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8C7E5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62288">
        <w:rPr>
          <w:b/>
          <w:noProof/>
          <w:sz w:val="24"/>
        </w:rPr>
        <w:t>128</w:t>
      </w:r>
      <w:r w:rsidR="00941BFE">
        <w:rPr>
          <w:b/>
          <w:noProof/>
          <w:sz w:val="24"/>
        </w:rPr>
        <w:t>-e</w:t>
      </w:r>
      <w:r>
        <w:rPr>
          <w:b/>
          <w:i/>
          <w:noProof/>
          <w:sz w:val="28"/>
        </w:rPr>
        <w:tab/>
      </w:r>
      <w:r w:rsidR="003D6A19" w:rsidRPr="003D6A19">
        <w:rPr>
          <w:b/>
          <w:noProof/>
          <w:sz w:val="24"/>
        </w:rPr>
        <w:t>C1-210958</w:t>
      </w:r>
    </w:p>
    <w:p w14:paraId="5DC21640" w14:textId="2D4AB8B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EA280B">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CC5CF6" w:rsidR="001E41F3" w:rsidRPr="00410371" w:rsidRDefault="003D6A19" w:rsidP="00CE50AF">
            <w:pPr>
              <w:pStyle w:val="CRCoverPage"/>
              <w:spacing w:after="0"/>
              <w:rPr>
                <w:noProof/>
              </w:rPr>
            </w:pPr>
            <w:r>
              <w:rPr>
                <w:b/>
                <w:noProof/>
                <w:sz w:val="28"/>
                <w:lang w:eastAsia="zh-CN"/>
              </w:rPr>
              <w:t>3044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8B1EF9" w:rsidR="001E41F3" w:rsidRPr="00410371" w:rsidRDefault="002C0532"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479"/>
        <w:gridCol w:w="284"/>
        <w:gridCol w:w="283"/>
        <w:gridCol w:w="989"/>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49C10671" w:rsidR="001E41F3" w:rsidRDefault="00FD18A0" w:rsidP="00FD18A0">
            <w:pPr>
              <w:pStyle w:val="CRCoverPage"/>
              <w:spacing w:after="0"/>
              <w:ind w:firstLineChars="50" w:firstLine="100"/>
              <w:rPr>
                <w:noProof/>
              </w:rPr>
            </w:pPr>
            <w:r>
              <w:rPr>
                <w:lang w:eastAsia="zh-CN"/>
              </w:rPr>
              <w:t xml:space="preserve">Clarification on the handling of </w:t>
            </w:r>
            <w:r w:rsidRPr="00FD18A0">
              <w:rPr>
                <w:lang w:eastAsia="zh-CN"/>
              </w:rPr>
              <w:t>QoS flow description without associated QoS rule</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3F500220" w:rsidR="001E41F3" w:rsidRDefault="00611802" w:rsidP="00A0434B">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2FA997C5" w:rsidR="001E41F3" w:rsidRDefault="002020A5" w:rsidP="002631B8">
            <w:pPr>
              <w:pStyle w:val="CRCoverPage"/>
              <w:spacing w:after="0"/>
              <w:rPr>
                <w:noProof/>
              </w:rPr>
            </w:pPr>
            <w:r>
              <w:rPr>
                <w:noProof/>
              </w:rPr>
              <w:t>202</w:t>
            </w:r>
            <w:r w:rsidR="002631B8">
              <w:rPr>
                <w:noProof/>
              </w:rPr>
              <w:t>1</w:t>
            </w:r>
            <w:r>
              <w:rPr>
                <w:noProof/>
              </w:rPr>
              <w:t>-</w:t>
            </w:r>
            <w:r w:rsidR="00CB0B8D">
              <w:rPr>
                <w:noProof/>
                <w:lang w:eastAsia="zh-CN"/>
              </w:rPr>
              <w:t>02</w:t>
            </w:r>
            <w:r>
              <w:rPr>
                <w:noProof/>
              </w:rPr>
              <w:t>-</w:t>
            </w:r>
            <w:r w:rsidR="00CB0B8D">
              <w:rPr>
                <w:noProof/>
              </w:rPr>
              <w:t>18</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C78A3">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47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879"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09AB86C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18E">
              <w:rPr>
                <w:i/>
                <w:noProof/>
                <w:sz w:val="18"/>
              </w:rPr>
              <w:t>Rel-8</w:t>
            </w:r>
            <w:r w:rsidR="008B418E">
              <w:rPr>
                <w:i/>
                <w:noProof/>
                <w:sz w:val="18"/>
              </w:rPr>
              <w:tab/>
              <w:t>(Release 8)</w:t>
            </w:r>
            <w:r w:rsidR="008B418E">
              <w:rPr>
                <w:i/>
                <w:noProof/>
                <w:sz w:val="18"/>
              </w:rPr>
              <w:br/>
              <w:t>Rel-9</w:t>
            </w:r>
            <w:r w:rsidR="008B418E">
              <w:rPr>
                <w:i/>
                <w:noProof/>
                <w:sz w:val="18"/>
              </w:rPr>
              <w:tab/>
              <w:t>(Release 9)</w:t>
            </w:r>
            <w:r w:rsidR="008B418E">
              <w:rPr>
                <w:i/>
                <w:noProof/>
                <w:sz w:val="18"/>
              </w:rPr>
              <w:br/>
              <w:t>Rel-10</w:t>
            </w:r>
            <w:r w:rsidR="008B418E">
              <w:rPr>
                <w:i/>
                <w:noProof/>
                <w:sz w:val="18"/>
              </w:rPr>
              <w:tab/>
              <w:t>(Release 10)</w:t>
            </w:r>
            <w:r w:rsidR="008B418E">
              <w:rPr>
                <w:i/>
                <w:noProof/>
                <w:sz w:val="18"/>
              </w:rPr>
              <w:br/>
              <w:t>Rel-11</w:t>
            </w:r>
            <w:r w:rsidR="008B418E">
              <w:rPr>
                <w:i/>
                <w:noProof/>
                <w:sz w:val="18"/>
              </w:rPr>
              <w:tab/>
              <w:t>(Release 11)</w:t>
            </w:r>
            <w:r w:rsidR="008B418E">
              <w:rPr>
                <w:i/>
                <w:noProof/>
                <w:sz w:val="18"/>
              </w:rPr>
              <w:br/>
              <w:t>...</w:t>
            </w:r>
            <w:r w:rsidR="008B418E">
              <w:rPr>
                <w:i/>
                <w:noProof/>
                <w:sz w:val="18"/>
              </w:rPr>
              <w:br/>
              <w:t>Rel-15</w:t>
            </w:r>
            <w:r w:rsidR="008B418E">
              <w:rPr>
                <w:i/>
                <w:noProof/>
                <w:sz w:val="18"/>
              </w:rPr>
              <w:tab/>
              <w:t>(Release 15)</w:t>
            </w:r>
            <w:r w:rsidR="008B418E">
              <w:rPr>
                <w:i/>
                <w:noProof/>
                <w:sz w:val="18"/>
              </w:rPr>
              <w:br/>
              <w:t>Rel-16</w:t>
            </w:r>
            <w:r w:rsidR="008B418E">
              <w:rPr>
                <w:i/>
                <w:noProof/>
                <w:sz w:val="18"/>
              </w:rPr>
              <w:tab/>
              <w:t>(Release 16)</w:t>
            </w:r>
            <w:r w:rsidR="008B418E">
              <w:rPr>
                <w:i/>
                <w:noProof/>
                <w:sz w:val="18"/>
              </w:rPr>
              <w:br/>
              <w:t>Rel-17</w:t>
            </w:r>
            <w:r w:rsidR="008B418E">
              <w:rPr>
                <w:i/>
                <w:noProof/>
                <w:sz w:val="18"/>
              </w:rPr>
              <w:tab/>
              <w:t>(Release 17)</w:t>
            </w:r>
            <w:r w:rsidR="008B418E">
              <w:rPr>
                <w:i/>
                <w:noProof/>
                <w:sz w:val="18"/>
              </w:rPr>
              <w:br/>
              <w:t>Rel-18</w:t>
            </w:r>
            <w:r w:rsidR="008B418E">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EC78A3">
        <w:trPr>
          <w:trHeight w:val="1131"/>
        </w:trPr>
        <w:tc>
          <w:tcPr>
            <w:tcW w:w="2368"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511" w:type="dxa"/>
            <w:gridSpan w:val="9"/>
            <w:tcBorders>
              <w:top w:val="single" w:sz="4" w:space="0" w:color="auto"/>
              <w:right w:val="single" w:sz="4" w:space="0" w:color="auto"/>
            </w:tcBorders>
            <w:shd w:val="pct30" w:color="FFFF00" w:fill="auto"/>
          </w:tcPr>
          <w:p w14:paraId="101490E3" w14:textId="77777777" w:rsidR="00DA7B83" w:rsidRDefault="00E84136" w:rsidP="00E84136">
            <w:pPr>
              <w:pStyle w:val="TAL"/>
              <w:rPr>
                <w:noProof/>
                <w:sz w:val="20"/>
                <w:lang w:eastAsia="zh-CN"/>
              </w:rPr>
            </w:pPr>
            <w:r>
              <w:rPr>
                <w:noProof/>
                <w:sz w:val="20"/>
                <w:lang w:eastAsia="zh-CN"/>
              </w:rPr>
              <w:t>C1-</w:t>
            </w:r>
            <w:r w:rsidRPr="00E84136">
              <w:rPr>
                <w:noProof/>
                <w:sz w:val="20"/>
                <w:lang w:eastAsia="zh-CN"/>
              </w:rPr>
              <w:t>206568</w:t>
            </w:r>
            <w:r>
              <w:rPr>
                <w:noProof/>
                <w:sz w:val="20"/>
                <w:lang w:eastAsia="zh-CN"/>
              </w:rPr>
              <w:t xml:space="preserve"> was approved to allow the UE to store a QoS flow description without associated QoS rule, for the reason that “</w:t>
            </w:r>
            <w:r w:rsidRPr="00F3191E">
              <w:rPr>
                <w:rFonts w:ascii="Times New Roman" w:hAnsi="Times New Roman"/>
                <w:i/>
                <w:noProof/>
                <w:lang w:eastAsia="zh-CN"/>
              </w:rPr>
              <w:t xml:space="preserve">From UE point of view, a QoS flow description without associated QoS rule is </w:t>
            </w:r>
            <w:r w:rsidRPr="00F3191E">
              <w:rPr>
                <w:rFonts w:ascii="Times New Roman" w:hAnsi="Times New Roman"/>
                <w:i/>
                <w:noProof/>
                <w:highlight w:val="cyan"/>
                <w:lang w:eastAsia="zh-CN"/>
              </w:rPr>
              <w:t>just consuming memory</w:t>
            </w:r>
            <w:r w:rsidRPr="00F3191E">
              <w:rPr>
                <w:rFonts w:ascii="Times New Roman" w:hAnsi="Times New Roman"/>
                <w:i/>
                <w:noProof/>
                <w:lang w:eastAsia="zh-CN"/>
              </w:rPr>
              <w:t>, but it cannot be used to map any UL packets to a QoS flow</w:t>
            </w:r>
            <w:r w:rsidRPr="00F3191E">
              <w:rPr>
                <w:i/>
                <w:noProof/>
                <w:lang w:eastAsia="zh-CN"/>
              </w:rPr>
              <w:t>.</w:t>
            </w:r>
            <w:r>
              <w:rPr>
                <w:noProof/>
                <w:sz w:val="20"/>
                <w:lang w:eastAsia="zh-CN"/>
              </w:rPr>
              <w:t>”</w:t>
            </w:r>
          </w:p>
          <w:p w14:paraId="00072158" w14:textId="77777777" w:rsidR="00E84136" w:rsidRDefault="00E84136" w:rsidP="00E84136">
            <w:pPr>
              <w:pStyle w:val="TAL"/>
              <w:rPr>
                <w:noProof/>
                <w:sz w:val="20"/>
                <w:lang w:eastAsia="zh-CN"/>
              </w:rPr>
            </w:pPr>
          </w:p>
          <w:p w14:paraId="24AA6D5E" w14:textId="705D0056" w:rsidR="00243E51" w:rsidRDefault="00F3191E" w:rsidP="00E84136">
            <w:pPr>
              <w:pStyle w:val="TAL"/>
              <w:rPr>
                <w:noProof/>
                <w:sz w:val="20"/>
                <w:lang w:eastAsia="zh-CN"/>
              </w:rPr>
            </w:pPr>
            <w:r>
              <w:rPr>
                <w:noProof/>
                <w:sz w:val="20"/>
                <w:lang w:eastAsia="zh-CN"/>
              </w:rPr>
              <w:t>However since</w:t>
            </w:r>
            <w:r w:rsidR="00243E51">
              <w:rPr>
                <w:noProof/>
                <w:sz w:val="20"/>
                <w:lang w:eastAsia="zh-CN"/>
              </w:rPr>
              <w:t xml:space="preserve"> </w:t>
            </w:r>
            <w:r>
              <w:rPr>
                <w:noProof/>
                <w:sz w:val="20"/>
                <w:lang w:eastAsia="zh-CN"/>
              </w:rPr>
              <w:t xml:space="preserve">the memory space is very limited to </w:t>
            </w:r>
            <w:r w:rsidR="005535BD">
              <w:rPr>
                <w:noProof/>
                <w:sz w:val="20"/>
                <w:lang w:eastAsia="zh-CN"/>
              </w:rPr>
              <w:t xml:space="preserve">the </w:t>
            </w:r>
            <w:r>
              <w:rPr>
                <w:noProof/>
                <w:sz w:val="20"/>
                <w:lang w:eastAsia="zh-CN"/>
              </w:rPr>
              <w:t xml:space="preserve">NB-IoT </w:t>
            </w:r>
            <w:r w:rsidR="005535BD">
              <w:rPr>
                <w:noProof/>
                <w:sz w:val="20"/>
                <w:lang w:eastAsia="zh-CN"/>
              </w:rPr>
              <w:t>device</w:t>
            </w:r>
            <w:r>
              <w:rPr>
                <w:noProof/>
                <w:sz w:val="20"/>
                <w:lang w:eastAsia="zh-CN"/>
              </w:rPr>
              <w:t xml:space="preserve">, </w:t>
            </w:r>
            <w:r w:rsidR="005535BD">
              <w:rPr>
                <w:noProof/>
                <w:sz w:val="20"/>
                <w:lang w:eastAsia="zh-CN"/>
              </w:rPr>
              <w:t>such memory consumption may be unacceptable to the UE in NB-N1 mode.</w:t>
            </w:r>
            <w:r w:rsidR="00EC78A3">
              <w:rPr>
                <w:noProof/>
                <w:sz w:val="20"/>
                <w:lang w:eastAsia="zh-CN"/>
              </w:rPr>
              <w:t xml:space="preserve"> </w:t>
            </w:r>
            <w:r w:rsidR="005535BD">
              <w:rPr>
                <w:noProof/>
                <w:sz w:val="20"/>
                <w:lang w:eastAsia="zh-CN"/>
              </w:rPr>
              <w:t xml:space="preserve">Moreover, </w:t>
            </w:r>
            <w:r w:rsidR="00243E51">
              <w:rPr>
                <w:noProof/>
                <w:sz w:val="20"/>
                <w:lang w:eastAsia="zh-CN"/>
              </w:rPr>
              <w:t xml:space="preserve">according to the following text quoted from clause 6.3.2.4 of TS 24.501 specified, </w:t>
            </w:r>
            <w:r>
              <w:rPr>
                <w:noProof/>
                <w:sz w:val="20"/>
                <w:lang w:eastAsia="zh-CN"/>
              </w:rPr>
              <w:t xml:space="preserve">for the UE in NB-N1 mode, it will </w:t>
            </w:r>
            <w:r w:rsidRPr="00F3191E">
              <w:rPr>
                <w:noProof/>
                <w:sz w:val="20"/>
                <w:lang w:eastAsia="zh-CN"/>
              </w:rPr>
              <w:t>diagnose an error</w:t>
            </w:r>
            <w:r>
              <w:rPr>
                <w:noProof/>
                <w:sz w:val="20"/>
                <w:lang w:eastAsia="zh-CN"/>
              </w:rPr>
              <w:t xml:space="preserve"> if </w:t>
            </w:r>
            <w:r w:rsidR="00EC78A3">
              <w:rPr>
                <w:noProof/>
                <w:sz w:val="20"/>
                <w:lang w:eastAsia="zh-CN"/>
              </w:rPr>
              <w:t xml:space="preserve">to </w:t>
            </w:r>
            <w:r>
              <w:rPr>
                <w:noProof/>
                <w:sz w:val="20"/>
                <w:lang w:eastAsia="zh-CN"/>
              </w:rPr>
              <w:t>modify a QoS flow d</w:t>
            </w:r>
            <w:r w:rsidR="00EC78A3">
              <w:rPr>
                <w:noProof/>
                <w:sz w:val="20"/>
                <w:lang w:eastAsia="zh-CN"/>
              </w:rPr>
              <w:t>escription with the</w:t>
            </w:r>
            <w:r>
              <w:rPr>
                <w:noProof/>
                <w:sz w:val="20"/>
                <w:lang w:eastAsia="zh-CN"/>
              </w:rPr>
              <w:t xml:space="preserve"> QFI </w:t>
            </w:r>
            <w:r w:rsidR="00EC78A3">
              <w:rPr>
                <w:noProof/>
                <w:sz w:val="20"/>
                <w:lang w:eastAsia="zh-CN"/>
              </w:rPr>
              <w:t xml:space="preserve">which </w:t>
            </w:r>
            <w:r>
              <w:rPr>
                <w:noProof/>
                <w:sz w:val="20"/>
                <w:lang w:eastAsia="zh-CN"/>
              </w:rPr>
              <w:t>is different</w:t>
            </w:r>
            <w:r w:rsidR="005535BD">
              <w:rPr>
                <w:noProof/>
                <w:sz w:val="20"/>
                <w:lang w:eastAsia="zh-CN"/>
              </w:rPr>
              <w:t xml:space="preserve"> </w:t>
            </w:r>
            <w:r w:rsidR="00EC78A3">
              <w:rPr>
                <w:noProof/>
                <w:sz w:val="20"/>
                <w:lang w:eastAsia="zh-CN"/>
              </w:rPr>
              <w:t>from</w:t>
            </w:r>
            <w:r w:rsidR="005535BD">
              <w:rPr>
                <w:noProof/>
                <w:sz w:val="20"/>
                <w:lang w:eastAsia="zh-CN"/>
              </w:rPr>
              <w:t xml:space="preserve"> the QFI of </w:t>
            </w:r>
            <w:r w:rsidR="00EC78A3">
              <w:rPr>
                <w:noProof/>
                <w:sz w:val="20"/>
                <w:lang w:eastAsia="zh-CN"/>
              </w:rPr>
              <w:t xml:space="preserve">the </w:t>
            </w:r>
            <w:r w:rsidR="005535BD">
              <w:rPr>
                <w:noProof/>
                <w:sz w:val="20"/>
                <w:lang w:eastAsia="zh-CN"/>
              </w:rPr>
              <w:t>default QoS rule.</w:t>
            </w:r>
          </w:p>
          <w:p w14:paraId="4E44662C" w14:textId="77777777" w:rsidR="005535BD" w:rsidRPr="00EC78A3" w:rsidRDefault="005535BD" w:rsidP="00E84136">
            <w:pPr>
              <w:pStyle w:val="TAL"/>
              <w:rPr>
                <w:noProof/>
                <w:sz w:val="20"/>
                <w:lang w:eastAsia="zh-CN"/>
              </w:rPr>
            </w:pPr>
          </w:p>
          <w:p w14:paraId="597CA371" w14:textId="77777777" w:rsidR="00243E51" w:rsidRPr="00F3191E" w:rsidRDefault="00243E51" w:rsidP="00F3191E">
            <w:pPr>
              <w:pStyle w:val="B2"/>
              <w:ind w:leftChars="157" w:left="598"/>
              <w:rPr>
                <w:i/>
                <w:noProof/>
                <w:sz w:val="18"/>
                <w:lang w:eastAsia="zh-CN"/>
              </w:rPr>
            </w:pPr>
            <w:r w:rsidRPr="00F3191E">
              <w:rPr>
                <w:i/>
                <w:noProof/>
                <w:sz w:val="18"/>
                <w:lang w:eastAsia="zh-CN"/>
              </w:rPr>
              <w:t>15)</w:t>
            </w:r>
            <w:r w:rsidRPr="00F3191E">
              <w:rPr>
                <w:i/>
                <w:noProof/>
                <w:sz w:val="18"/>
                <w:lang w:eastAsia="zh-CN"/>
              </w:rPr>
              <w:tab/>
              <w:t xml:space="preserve">When the flow description operation is different than "Delete existing QoS flow description", the </w:t>
            </w:r>
            <w:r w:rsidRPr="00EC78A3">
              <w:rPr>
                <w:i/>
                <w:noProof/>
                <w:sz w:val="18"/>
                <w:highlight w:val="cyan"/>
                <w:lang w:eastAsia="zh-CN"/>
              </w:rPr>
              <w:t>QFI is not the same as the QFI of the default QoS rule</w:t>
            </w:r>
            <w:r w:rsidRPr="00F3191E">
              <w:rPr>
                <w:i/>
                <w:noProof/>
                <w:sz w:val="18"/>
                <w:lang w:eastAsia="zh-CN"/>
              </w:rPr>
              <w:t xml:space="preserve"> and the </w:t>
            </w:r>
            <w:r w:rsidRPr="00EC78A3">
              <w:rPr>
                <w:i/>
                <w:noProof/>
                <w:sz w:val="18"/>
                <w:highlight w:val="cyan"/>
                <w:lang w:eastAsia="zh-CN"/>
              </w:rPr>
              <w:t>UE is in NB-N1 mode</w:t>
            </w:r>
            <w:r w:rsidRPr="00F3191E">
              <w:rPr>
                <w:i/>
                <w:noProof/>
                <w:sz w:val="18"/>
                <w:lang w:eastAsia="zh-CN"/>
              </w:rPr>
              <w:t>.</w:t>
            </w:r>
          </w:p>
          <w:p w14:paraId="5EBED19F" w14:textId="174BFBB0" w:rsidR="00243E51" w:rsidRPr="00243E51" w:rsidRDefault="00EC78A3" w:rsidP="00E84136">
            <w:pPr>
              <w:pStyle w:val="TAL"/>
              <w:rPr>
                <w:noProof/>
                <w:sz w:val="20"/>
                <w:lang w:eastAsia="zh-CN"/>
              </w:rPr>
            </w:pPr>
            <w:r>
              <w:rPr>
                <w:rFonts w:hint="eastAsia"/>
                <w:noProof/>
                <w:sz w:val="20"/>
                <w:lang w:eastAsia="zh-CN"/>
              </w:rPr>
              <w:t>H</w:t>
            </w:r>
            <w:r>
              <w:rPr>
                <w:noProof/>
                <w:sz w:val="20"/>
                <w:lang w:eastAsia="zh-CN"/>
              </w:rPr>
              <w:t xml:space="preserve">ence it is proposed to clarify that, only for the UE which is not </w:t>
            </w:r>
            <w:r w:rsidRPr="00EC78A3">
              <w:rPr>
                <w:noProof/>
                <w:sz w:val="20"/>
                <w:lang w:eastAsia="zh-CN"/>
              </w:rPr>
              <w:t>in NB-N1 mode</w:t>
            </w:r>
            <w:r>
              <w:rPr>
                <w:noProof/>
                <w:sz w:val="20"/>
                <w:lang w:eastAsia="zh-CN"/>
              </w:rPr>
              <w:t>, it is</w:t>
            </w:r>
            <w:r w:rsidRPr="00EC78A3">
              <w:rPr>
                <w:noProof/>
                <w:sz w:val="20"/>
                <w:lang w:eastAsia="zh-CN"/>
              </w:rPr>
              <w:t xml:space="preserve"> not considered an error if the UE determines that after processing all QoS operations on QoS rules and QoS flow descriptions there is a QoS flow description that is not associated with any QoS rule</w:t>
            </w:r>
            <w:r>
              <w:rPr>
                <w:noProof/>
                <w:sz w:val="20"/>
                <w:lang w:eastAsia="zh-CN"/>
              </w:rPr>
              <w:t>.</w:t>
            </w:r>
          </w:p>
          <w:p w14:paraId="4AB1CFBA" w14:textId="0164A4B3" w:rsidR="00E84136" w:rsidRPr="00DA7B83" w:rsidRDefault="00E84136" w:rsidP="00E84136">
            <w:pPr>
              <w:pStyle w:val="TAL"/>
              <w:rPr>
                <w:noProof/>
                <w:sz w:val="20"/>
                <w:lang w:eastAsia="zh-CN"/>
              </w:rPr>
            </w:pPr>
          </w:p>
        </w:tc>
      </w:tr>
      <w:tr w:rsidR="001E41F3" w14:paraId="0C8E4D65" w14:textId="77777777" w:rsidTr="00EC78A3">
        <w:tc>
          <w:tcPr>
            <w:tcW w:w="2368" w:type="dxa"/>
            <w:gridSpan w:val="2"/>
            <w:tcBorders>
              <w:left w:val="single" w:sz="4" w:space="0" w:color="auto"/>
            </w:tcBorders>
          </w:tcPr>
          <w:p w14:paraId="608FEC88" w14:textId="39326E50" w:rsidR="001E41F3" w:rsidRPr="009C6970" w:rsidRDefault="001E41F3">
            <w:pPr>
              <w:pStyle w:val="CRCoverPage"/>
              <w:spacing w:after="0"/>
              <w:rPr>
                <w:b/>
                <w:i/>
                <w:noProof/>
                <w:sz w:val="8"/>
                <w:szCs w:val="8"/>
                <w:lang w:eastAsia="zh-CN"/>
              </w:rPr>
            </w:pPr>
          </w:p>
        </w:tc>
        <w:tc>
          <w:tcPr>
            <w:tcW w:w="7511"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C78A3">
        <w:tc>
          <w:tcPr>
            <w:tcW w:w="2368"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11" w:type="dxa"/>
            <w:gridSpan w:val="9"/>
            <w:tcBorders>
              <w:right w:val="single" w:sz="4" w:space="0" w:color="auto"/>
            </w:tcBorders>
            <w:shd w:val="pct30" w:color="FFFF00" w:fill="auto"/>
          </w:tcPr>
          <w:p w14:paraId="76C0712C" w14:textId="02E576F5" w:rsidR="001E41F3" w:rsidRDefault="001D7811" w:rsidP="001D7811">
            <w:pPr>
              <w:pStyle w:val="CRCoverPage"/>
              <w:spacing w:after="0"/>
              <w:rPr>
                <w:noProof/>
                <w:lang w:eastAsia="zh-CN"/>
              </w:rPr>
            </w:pPr>
            <w:r>
              <w:rPr>
                <w:noProof/>
                <w:lang w:eastAsia="zh-CN"/>
              </w:rPr>
              <w:t>Add a condition (i.e., UE is not in NB-N1 mode) to the current description about the QoS flow description without associated QoS rule</w:t>
            </w:r>
          </w:p>
        </w:tc>
      </w:tr>
      <w:tr w:rsidR="001E41F3" w14:paraId="67BD561C" w14:textId="77777777" w:rsidTr="00EC78A3">
        <w:tc>
          <w:tcPr>
            <w:tcW w:w="2368"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511"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EC78A3">
        <w:tc>
          <w:tcPr>
            <w:tcW w:w="2368"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511" w:type="dxa"/>
            <w:gridSpan w:val="9"/>
            <w:tcBorders>
              <w:bottom w:val="single" w:sz="4" w:space="0" w:color="auto"/>
              <w:right w:val="single" w:sz="4" w:space="0" w:color="auto"/>
            </w:tcBorders>
            <w:shd w:val="pct30" w:color="FFFF00" w:fill="auto"/>
          </w:tcPr>
          <w:p w14:paraId="616621A5" w14:textId="137170E9" w:rsidR="001E41F3" w:rsidRDefault="001D7811" w:rsidP="00574D66">
            <w:pPr>
              <w:pStyle w:val="CRCoverPage"/>
              <w:spacing w:after="0"/>
              <w:rPr>
                <w:noProof/>
                <w:lang w:eastAsia="zh-CN"/>
              </w:rPr>
            </w:pPr>
            <w:r>
              <w:rPr>
                <w:noProof/>
                <w:lang w:eastAsia="zh-CN"/>
              </w:rPr>
              <w:t>Waste the memory space of the UE in NB-N1 mode, and conflict with the current description about error handling</w:t>
            </w:r>
          </w:p>
        </w:tc>
      </w:tr>
      <w:tr w:rsidR="001E41F3" w14:paraId="2E02AFEF" w14:textId="77777777" w:rsidTr="00EC78A3">
        <w:tc>
          <w:tcPr>
            <w:tcW w:w="2368" w:type="dxa"/>
            <w:gridSpan w:val="2"/>
          </w:tcPr>
          <w:p w14:paraId="0B18EFDB" w14:textId="77777777" w:rsidR="001E41F3" w:rsidRDefault="001E41F3">
            <w:pPr>
              <w:pStyle w:val="CRCoverPage"/>
              <w:spacing w:after="0"/>
              <w:rPr>
                <w:b/>
                <w:i/>
                <w:noProof/>
                <w:sz w:val="8"/>
                <w:szCs w:val="8"/>
              </w:rPr>
            </w:pPr>
          </w:p>
        </w:tc>
        <w:tc>
          <w:tcPr>
            <w:tcW w:w="7511" w:type="dxa"/>
            <w:gridSpan w:val="9"/>
          </w:tcPr>
          <w:p w14:paraId="56B6630C" w14:textId="77777777" w:rsidR="001E41F3" w:rsidRDefault="001E41F3">
            <w:pPr>
              <w:pStyle w:val="CRCoverPage"/>
              <w:spacing w:after="0"/>
              <w:rPr>
                <w:noProof/>
                <w:sz w:val="8"/>
                <w:szCs w:val="8"/>
              </w:rPr>
            </w:pPr>
          </w:p>
        </w:tc>
      </w:tr>
      <w:tr w:rsidR="001E41F3" w14:paraId="74997849" w14:textId="77777777" w:rsidTr="00EC78A3">
        <w:tc>
          <w:tcPr>
            <w:tcW w:w="2368"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511" w:type="dxa"/>
            <w:gridSpan w:val="9"/>
            <w:tcBorders>
              <w:top w:val="single" w:sz="4" w:space="0" w:color="auto"/>
              <w:right w:val="single" w:sz="4" w:space="0" w:color="auto"/>
            </w:tcBorders>
            <w:shd w:val="pct30" w:color="FFFF00" w:fill="auto"/>
          </w:tcPr>
          <w:p w14:paraId="5CC10995" w14:textId="46CB847E" w:rsidR="001E41F3" w:rsidRDefault="000B4560" w:rsidP="00DE2668">
            <w:pPr>
              <w:pStyle w:val="CRCoverPage"/>
              <w:spacing w:after="0"/>
              <w:rPr>
                <w:noProof/>
                <w:lang w:eastAsia="zh-CN"/>
              </w:rPr>
            </w:pPr>
            <w:r>
              <w:rPr>
                <w:noProof/>
                <w:lang w:eastAsia="zh-CN"/>
              </w:rPr>
              <w:t>6.1.4.1, 6.3.2.4, 6.4.1.3</w:t>
            </w:r>
          </w:p>
        </w:tc>
      </w:tr>
      <w:tr w:rsidR="001E41F3" w14:paraId="4B9358B6" w14:textId="77777777" w:rsidTr="00EC78A3">
        <w:tc>
          <w:tcPr>
            <w:tcW w:w="2368"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511"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C618A6">
        <w:tc>
          <w:tcPr>
            <w:tcW w:w="2368"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458"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C618A6">
        <w:tc>
          <w:tcPr>
            <w:tcW w:w="2368"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45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C618A6">
        <w:tc>
          <w:tcPr>
            <w:tcW w:w="2368"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458"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C618A6">
        <w:tc>
          <w:tcPr>
            <w:tcW w:w="2368"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458"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C78A3">
        <w:tc>
          <w:tcPr>
            <w:tcW w:w="2368" w:type="dxa"/>
            <w:gridSpan w:val="2"/>
            <w:tcBorders>
              <w:left w:val="single" w:sz="4" w:space="0" w:color="auto"/>
            </w:tcBorders>
          </w:tcPr>
          <w:p w14:paraId="74A365C8" w14:textId="77777777" w:rsidR="001E41F3" w:rsidRDefault="001E41F3">
            <w:pPr>
              <w:pStyle w:val="CRCoverPage"/>
              <w:spacing w:after="0"/>
              <w:rPr>
                <w:b/>
                <w:i/>
                <w:noProof/>
              </w:rPr>
            </w:pPr>
          </w:p>
        </w:tc>
        <w:tc>
          <w:tcPr>
            <w:tcW w:w="7511"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C78A3">
        <w:tc>
          <w:tcPr>
            <w:tcW w:w="2368"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511"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C78A3">
        <w:tc>
          <w:tcPr>
            <w:tcW w:w="2368"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511"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C78A3">
        <w:tc>
          <w:tcPr>
            <w:tcW w:w="2368"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511"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3FCDC62" w14:textId="0BD9354D" w:rsidR="005740E3" w:rsidRDefault="005740E3" w:rsidP="00947D99">
      <w:pPr>
        <w:jc w:val="center"/>
        <w:rPr>
          <w:noProof/>
          <w:highlight w:val="cyan"/>
        </w:rPr>
      </w:pPr>
      <w:r w:rsidRPr="00D62207">
        <w:rPr>
          <w:noProof/>
          <w:highlight w:val="cyan"/>
        </w:rPr>
        <w:t xml:space="preserve">***** </w:t>
      </w:r>
      <w:r>
        <w:rPr>
          <w:noProof/>
          <w:highlight w:val="cyan"/>
        </w:rPr>
        <w:t>start of 1</w:t>
      </w:r>
      <w:r w:rsidRPr="001016AD">
        <w:rPr>
          <w:noProof/>
          <w:highlight w:val="cyan"/>
          <w:vertAlign w:val="superscript"/>
        </w:rPr>
        <w:t>st</w:t>
      </w:r>
      <w:r>
        <w:rPr>
          <w:noProof/>
          <w:highlight w:val="cyan"/>
        </w:rPr>
        <w:t xml:space="preserve"> </w:t>
      </w:r>
      <w:r w:rsidRPr="00D62207">
        <w:rPr>
          <w:noProof/>
          <w:highlight w:val="cyan"/>
        </w:rPr>
        <w:t>change*****</w:t>
      </w:r>
    </w:p>
    <w:p w14:paraId="388C5F43" w14:textId="77777777" w:rsidR="00323DA6" w:rsidRPr="00C607F7" w:rsidRDefault="00323DA6" w:rsidP="00323DA6">
      <w:pPr>
        <w:pStyle w:val="4"/>
      </w:pPr>
      <w:r>
        <w:t>6</w:t>
      </w:r>
      <w:r w:rsidRPr="00C607F7">
        <w:t>.</w:t>
      </w:r>
      <w:r>
        <w:t>1.4.1</w:t>
      </w:r>
      <w:r w:rsidRPr="00C607F7">
        <w:tab/>
      </w:r>
      <w:r>
        <w:t>Coordination between 5GS</w:t>
      </w:r>
      <w:r w:rsidRPr="00C607F7">
        <w:t xml:space="preserve">M </w:t>
      </w:r>
      <w:r>
        <w:t>and ESM with N26 interface</w:t>
      </w:r>
    </w:p>
    <w:p w14:paraId="7C2F6800" w14:textId="77777777" w:rsidR="00323DA6" w:rsidRPr="00634115" w:rsidRDefault="00323DA6" w:rsidP="00323DA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1B5BFF6" w14:textId="77777777" w:rsidR="00323DA6" w:rsidRDefault="00323DA6" w:rsidP="00323DA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49212DC" w14:textId="77777777" w:rsidR="00323DA6" w:rsidRDefault="00323DA6" w:rsidP="00323DA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2EA819A" w14:textId="77777777" w:rsidR="00323DA6" w:rsidRDefault="00323DA6" w:rsidP="00323DA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97AB834" w14:textId="77777777" w:rsidR="00323DA6" w:rsidRPr="00634115" w:rsidRDefault="00323DA6" w:rsidP="00323DA6">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3F972C4" w14:textId="77777777" w:rsidR="00323DA6" w:rsidRPr="00AD1173" w:rsidRDefault="00323DA6" w:rsidP="00323DA6">
      <w:pPr>
        <w:pStyle w:val="B1"/>
      </w:pPr>
      <w:r>
        <w:t>a)</w:t>
      </w:r>
      <w:r w:rsidRPr="00AD1173">
        <w:tab/>
        <w:t>the PDU session type of the PDU session shall be mapped to the PDN type of the default EPS bearer context as follows:</w:t>
      </w:r>
    </w:p>
    <w:p w14:paraId="63B494CE" w14:textId="77777777" w:rsidR="00323DA6" w:rsidRPr="00AD1173" w:rsidRDefault="00323DA6" w:rsidP="00323DA6">
      <w:pPr>
        <w:pStyle w:val="B2"/>
      </w:pPr>
      <w:r w:rsidRPr="00AD1173">
        <w:t>1)</w:t>
      </w:r>
      <w:r w:rsidRPr="00AD1173">
        <w:tab/>
        <w:t>the PDN type shall be set to "non-IP" if the PDU session type is "Unstructured";</w:t>
      </w:r>
    </w:p>
    <w:p w14:paraId="21BD873E" w14:textId="77777777" w:rsidR="00323DA6" w:rsidRPr="00AD1173" w:rsidRDefault="00323DA6" w:rsidP="00323DA6">
      <w:pPr>
        <w:pStyle w:val="B2"/>
      </w:pPr>
      <w:r w:rsidRPr="00AD1173">
        <w:t>2)</w:t>
      </w:r>
      <w:r w:rsidRPr="00AD1173">
        <w:tab/>
        <w:t>the PDN type shall be set to "IPv4" if the PDU session type is "IPv4";</w:t>
      </w:r>
    </w:p>
    <w:p w14:paraId="7EFA1848" w14:textId="77777777" w:rsidR="00323DA6" w:rsidRPr="00AD1173" w:rsidRDefault="00323DA6" w:rsidP="00323DA6">
      <w:pPr>
        <w:pStyle w:val="B2"/>
      </w:pPr>
      <w:r w:rsidRPr="00AD1173">
        <w:t>3)</w:t>
      </w:r>
      <w:r w:rsidRPr="00AD1173">
        <w:tab/>
        <w:t>the PDN type shall be set to "IPv6" if the PDU session type is "IPv6";</w:t>
      </w:r>
    </w:p>
    <w:p w14:paraId="5B827C4A" w14:textId="77777777" w:rsidR="00323DA6" w:rsidRPr="00AD1173" w:rsidRDefault="00323DA6" w:rsidP="00323DA6">
      <w:pPr>
        <w:pStyle w:val="B2"/>
      </w:pPr>
      <w:r w:rsidRPr="00DB5AAE">
        <w:t>4)</w:t>
      </w:r>
      <w:r w:rsidRPr="00DB5AAE">
        <w:tab/>
        <w:t>the PDN type shall be set to "IPv4v6" if the PDU session type is "IPv4v6";</w:t>
      </w:r>
    </w:p>
    <w:p w14:paraId="37E6FFB8" w14:textId="77777777" w:rsidR="00323DA6" w:rsidRDefault="00323DA6" w:rsidP="00323DA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3ED11B5" w14:textId="77777777" w:rsidR="00323DA6" w:rsidRDefault="00323DA6" w:rsidP="00323DA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8CD1AC2" w14:textId="77777777" w:rsidR="00323DA6" w:rsidRDefault="00323DA6" w:rsidP="00323DA6">
      <w:pPr>
        <w:pStyle w:val="B1"/>
      </w:pPr>
      <w:r>
        <w:t>b)</w:t>
      </w:r>
      <w:r w:rsidRPr="00AD1173">
        <w:tab/>
        <w:t>the PDU address of the PDU session shall be mapped to the PDN address of the default EPS bearer context</w:t>
      </w:r>
      <w:r>
        <w:t xml:space="preserve"> as follows:</w:t>
      </w:r>
    </w:p>
    <w:p w14:paraId="5F883B53" w14:textId="77777777" w:rsidR="00323DA6" w:rsidRDefault="00323DA6" w:rsidP="00323DA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858B77F" w14:textId="77777777" w:rsidR="00323DA6" w:rsidRPr="00AD1173" w:rsidRDefault="00323DA6" w:rsidP="00323DA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E843C88" w14:textId="77777777" w:rsidR="00323DA6" w:rsidRPr="00AD1173" w:rsidRDefault="00323DA6" w:rsidP="00323DA6">
      <w:pPr>
        <w:pStyle w:val="B1"/>
      </w:pPr>
      <w:r>
        <w:t>c)</w:t>
      </w:r>
      <w:r w:rsidRPr="00AD1173">
        <w:tab/>
        <w:t>the DNN of the PDU session shall be mapped to the APN of the default EPS bearer context;</w:t>
      </w:r>
    </w:p>
    <w:p w14:paraId="42130C7E" w14:textId="77777777" w:rsidR="00323DA6" w:rsidRPr="00AE14D7" w:rsidRDefault="00323DA6" w:rsidP="00323DA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FD30481" w14:textId="77777777" w:rsidR="00323DA6" w:rsidRDefault="00323DA6" w:rsidP="00323DA6">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D60B4B0" w14:textId="77777777" w:rsidR="00323DA6" w:rsidRPr="00AD1173" w:rsidRDefault="00323DA6" w:rsidP="00323DA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2008619" w14:textId="77777777" w:rsidR="00323DA6" w:rsidRPr="00AD1173" w:rsidRDefault="00323DA6" w:rsidP="00323DA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92555D4" w14:textId="77777777" w:rsidR="00323DA6" w:rsidRPr="00AD1173" w:rsidRDefault="00323DA6" w:rsidP="00323DA6">
      <w:pPr>
        <w:pStyle w:val="B1"/>
      </w:pPr>
      <w:r>
        <w:t>f)</w:t>
      </w:r>
      <w:r w:rsidRPr="00AD1173">
        <w:tab/>
        <w:t>for any other PDU session the UE shall set the state of the mapped EPS bearer context(s) to BEARER CONTEXT INACTIVE.</w:t>
      </w:r>
    </w:p>
    <w:p w14:paraId="285AA3AC" w14:textId="77777777" w:rsidR="00323DA6" w:rsidRPr="00634115" w:rsidRDefault="00323DA6" w:rsidP="00323DA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845C87D" w14:textId="77777777" w:rsidR="00323DA6" w:rsidRPr="00AD1173" w:rsidRDefault="00323DA6" w:rsidP="00323DA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829366E" w14:textId="77777777" w:rsidR="00323DA6" w:rsidRPr="00AD1173" w:rsidRDefault="00323DA6" w:rsidP="00323DA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019FDB2" w14:textId="77777777" w:rsidR="00323DA6" w:rsidRPr="00AD1173" w:rsidRDefault="00323DA6" w:rsidP="00323DA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0264013" w14:textId="77777777" w:rsidR="00323DA6" w:rsidRPr="00AD1173" w:rsidRDefault="00323DA6" w:rsidP="00323DA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674EB65" w14:textId="77777777" w:rsidR="00323DA6" w:rsidRDefault="00323DA6" w:rsidP="00323DA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E77815F" w14:textId="77777777" w:rsidR="00323DA6" w:rsidRDefault="00323DA6" w:rsidP="00323DA6">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39AAE0C5" w14:textId="77777777" w:rsidR="00323DA6" w:rsidRDefault="00323DA6" w:rsidP="00323DA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B7DB570" w14:textId="77777777" w:rsidR="00323DA6" w:rsidRDefault="00323DA6" w:rsidP="00323DA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0A67BA7" w14:textId="77777777" w:rsidR="00323DA6" w:rsidRDefault="00323DA6" w:rsidP="00323DA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DE29A26" w14:textId="77777777" w:rsidR="00323DA6" w:rsidRDefault="00323DA6" w:rsidP="00323DA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9406D89" w14:textId="77777777" w:rsidR="00323DA6" w:rsidRDefault="00323DA6" w:rsidP="00323DA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7B6F06B" w14:textId="77777777" w:rsidR="00323DA6" w:rsidRDefault="00323DA6" w:rsidP="00323DA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03215EF" w14:textId="77777777" w:rsidR="00323DA6" w:rsidRPr="009E19F2" w:rsidRDefault="00323DA6" w:rsidP="00323DA6">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C803C3B" w14:textId="77777777" w:rsidR="00323DA6" w:rsidRPr="009E19F2" w:rsidRDefault="00323DA6" w:rsidP="00323DA6">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1E936513" w14:textId="77777777" w:rsidR="00323DA6" w:rsidRDefault="00323DA6" w:rsidP="00323DA6">
      <w:r w:rsidRPr="00F95AEC">
        <w:t>After inter-system change from N1 mode to S1 mode, the UE</w:t>
      </w:r>
      <w:r>
        <w:t xml:space="preserve"> shall deem that the following features are supported by the network on the PDN connection corresponding to the PDU session:</w:t>
      </w:r>
    </w:p>
    <w:p w14:paraId="179941E0" w14:textId="77777777" w:rsidR="00323DA6" w:rsidRDefault="00323DA6" w:rsidP="00323DA6">
      <w:pPr>
        <w:pStyle w:val="B1"/>
      </w:pPr>
      <w:r>
        <w:rPr>
          <w:lang w:eastAsia="zh-CN"/>
        </w:rPr>
        <w:lastRenderedPageBreak/>
        <w:t>a)</w:t>
      </w:r>
      <w:r>
        <w:rPr>
          <w:rFonts w:hint="eastAsia"/>
          <w:lang w:eastAsia="zh-CN"/>
        </w:rPr>
        <w:tab/>
      </w:r>
      <w:r>
        <w:t xml:space="preserve">PS data off; and </w:t>
      </w:r>
    </w:p>
    <w:p w14:paraId="6D80FC26" w14:textId="77777777" w:rsidR="00323DA6" w:rsidRDefault="00323DA6" w:rsidP="00323DA6">
      <w:pPr>
        <w:pStyle w:val="B1"/>
      </w:pPr>
      <w:r>
        <w:rPr>
          <w:lang w:eastAsia="zh-CN"/>
        </w:rPr>
        <w:t>b)</w:t>
      </w:r>
      <w:r>
        <w:rPr>
          <w:rFonts w:hint="eastAsia"/>
          <w:lang w:eastAsia="zh-CN"/>
        </w:rPr>
        <w:tab/>
      </w:r>
      <w:r>
        <w:t>Local address in TFT.</w:t>
      </w:r>
    </w:p>
    <w:p w14:paraId="08562C7A" w14:textId="77777777" w:rsidR="00323DA6" w:rsidRPr="009E19F2" w:rsidRDefault="00323DA6" w:rsidP="00323DA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CF502BC" w14:textId="77777777" w:rsidR="00323DA6" w:rsidRDefault="00323DA6" w:rsidP="00323DA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E76CBE7" w14:textId="77777777" w:rsidR="00323DA6" w:rsidRDefault="00323DA6" w:rsidP="00323DA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E791C14" w14:textId="77777777" w:rsidR="00323DA6" w:rsidRDefault="00323DA6" w:rsidP="00323DA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7373031" w14:textId="77777777" w:rsidR="00323DA6" w:rsidRPr="00AD1173" w:rsidRDefault="00323DA6" w:rsidP="00323DA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B408444" w14:textId="77777777" w:rsidR="00323DA6" w:rsidRDefault="00323DA6" w:rsidP="00323DA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51F14F3" w14:textId="77777777" w:rsidR="00323DA6" w:rsidRDefault="00323DA6" w:rsidP="00323DA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47365A6" w14:textId="77777777" w:rsidR="00323DA6" w:rsidRDefault="00323DA6" w:rsidP="00323DA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A0F740F" w14:textId="77777777" w:rsidR="00323DA6" w:rsidRDefault="00323DA6" w:rsidP="00323DA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DE44CB9" w14:textId="77777777" w:rsidR="00323DA6" w:rsidRDefault="00323DA6" w:rsidP="00323DA6">
      <w:pPr>
        <w:pStyle w:val="B1"/>
      </w:pPr>
      <w:r>
        <w:t>a)</w:t>
      </w:r>
      <w:r>
        <w:tab/>
        <w:t>Semantic errors in QoS operations:</w:t>
      </w:r>
    </w:p>
    <w:p w14:paraId="4A6036EA" w14:textId="77777777" w:rsidR="00323DA6" w:rsidRDefault="00323DA6" w:rsidP="00323DA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8278373" w14:textId="77777777" w:rsidR="00323DA6" w:rsidRDefault="00323DA6" w:rsidP="00323DA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EEAC7D1" w14:textId="77777777" w:rsidR="00323DA6" w:rsidRDefault="00323DA6" w:rsidP="00323DA6">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0006C21" w14:textId="77777777" w:rsidR="00323DA6" w:rsidRDefault="00323DA6" w:rsidP="00323DA6">
      <w:pPr>
        <w:pStyle w:val="B2"/>
      </w:pPr>
      <w:r>
        <w:t>4)</w:t>
      </w:r>
      <w:r>
        <w:tab/>
        <w:t>When the</w:t>
      </w:r>
      <w:r w:rsidRPr="008937E4">
        <w:t xml:space="preserve"> </w:t>
      </w:r>
      <w:r>
        <w:t>r</w:t>
      </w:r>
      <w:r w:rsidRPr="008937E4">
        <w:t>ule operation</w:t>
      </w:r>
      <w:r>
        <w:t xml:space="preserve"> is "Delete existing QoS rule" on the default QoS rule.</w:t>
      </w:r>
    </w:p>
    <w:p w14:paraId="4B40E13D" w14:textId="77777777" w:rsidR="00323DA6" w:rsidRDefault="00323DA6" w:rsidP="00323DA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30DC44B" w14:textId="77777777" w:rsidR="00323DA6" w:rsidRPr="00CC0C94" w:rsidRDefault="00323DA6" w:rsidP="00323DA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23030A3" w14:textId="77777777" w:rsidR="00323DA6" w:rsidRDefault="00323DA6" w:rsidP="00323DA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DC6AA51" w14:textId="77777777" w:rsidR="00323DA6" w:rsidRDefault="00323DA6" w:rsidP="00323DA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2980BBBF" w14:textId="77777777" w:rsidR="00323DA6" w:rsidRDefault="00323DA6" w:rsidP="00323DA6">
      <w:pPr>
        <w:pStyle w:val="B2"/>
      </w:pPr>
      <w:r>
        <w:t>9)</w:t>
      </w:r>
      <w:r>
        <w:tab/>
        <w:t>When the rule operation is "</w:t>
      </w:r>
      <w:r w:rsidRPr="00913BB3">
        <w:t>Delete existing QoS rule</w:t>
      </w:r>
      <w:r>
        <w:t>" and there is no existing QoS rule with the same QoS rule identifier.</w:t>
      </w:r>
    </w:p>
    <w:p w14:paraId="4AAF4B74" w14:textId="77777777" w:rsidR="00323DA6" w:rsidRDefault="00323DA6" w:rsidP="00323DA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41EE7C67" w14:textId="77777777" w:rsidR="00323DA6" w:rsidRDefault="00323DA6" w:rsidP="00323DA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5275E65" w14:textId="77777777" w:rsidR="00323DA6" w:rsidRPr="00CC0C94" w:rsidRDefault="00323DA6" w:rsidP="00323DA6">
      <w:pPr>
        <w:pStyle w:val="B2"/>
      </w:pPr>
      <w:r>
        <w:t>12)</w:t>
      </w:r>
      <w:r>
        <w:tab/>
        <w:t>When the flow description operation is "Delete existing QoS flow description" and there is no existing QoS flow description with the same QoS flow identifier stored for the EPS bearer context being modified.</w:t>
      </w:r>
    </w:p>
    <w:p w14:paraId="025D46E0" w14:textId="77777777" w:rsidR="00323DA6" w:rsidRDefault="00323DA6" w:rsidP="00323DA6">
      <w:pPr>
        <w:pStyle w:val="B2"/>
      </w:pPr>
      <w:r>
        <w:t>13)</w:t>
      </w:r>
      <w:r>
        <w:tab/>
        <w:t>When the UE determines that:</w:t>
      </w:r>
    </w:p>
    <w:p w14:paraId="4F74AE5B" w14:textId="77777777" w:rsidR="00323DA6" w:rsidRDefault="00323DA6" w:rsidP="00323DA6">
      <w:pPr>
        <w:pStyle w:val="B3"/>
      </w:pPr>
      <w:r>
        <w:t>i)</w:t>
      </w:r>
      <w:r>
        <w:tab/>
        <w:t>the default EPS bearer context or a dedicated EPS bearer context is associated with one or more QoS flows and the default EPS bearer context is not associated with the default QoS rule.</w:t>
      </w:r>
    </w:p>
    <w:p w14:paraId="4A51AEA1" w14:textId="77777777" w:rsidR="00323DA6" w:rsidRDefault="00323DA6" w:rsidP="00323DA6">
      <w:pPr>
        <w:pStyle w:val="B3"/>
      </w:pPr>
      <w:r>
        <w:t>ii)</w:t>
      </w:r>
      <w:r>
        <w:tab/>
        <w:t>a dedicated EPS bearer context is associated with the default QoS rule.</w:t>
      </w:r>
    </w:p>
    <w:p w14:paraId="3AA5319A" w14:textId="77777777" w:rsidR="00323DA6" w:rsidRDefault="00323DA6" w:rsidP="00323DA6">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E6CB5FD" w14:textId="77777777" w:rsidR="00323DA6" w:rsidRDefault="00323DA6" w:rsidP="00323DA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B8E8AF8" w14:textId="77777777" w:rsidR="00323DA6" w:rsidRPr="005C7253" w:rsidRDefault="00323DA6" w:rsidP="00323DA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067620D7" w14:textId="77777777" w:rsidR="00323DA6" w:rsidRDefault="00323DA6" w:rsidP="00323DA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7CD69C49" w14:textId="77777777" w:rsidR="00323DA6" w:rsidRPr="00CC0C94" w:rsidRDefault="00323DA6" w:rsidP="00323DA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036A7F6" w14:textId="77777777" w:rsidR="00323DA6" w:rsidRDefault="00323DA6" w:rsidP="00323DA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BD6638E" w14:textId="77777777" w:rsidR="00323DA6" w:rsidRPr="00CC0C94" w:rsidRDefault="00323DA6" w:rsidP="00323DA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AB61A99" w14:textId="77777777" w:rsidR="00323DA6" w:rsidRDefault="00323DA6" w:rsidP="00323DA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7273B85" w14:textId="77777777" w:rsidR="00323DA6" w:rsidRDefault="00323DA6" w:rsidP="00323DA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7233249" w14:textId="77777777" w:rsidR="00323DA6" w:rsidRDefault="00323DA6" w:rsidP="00323DA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C4CF39C" w14:textId="77777777" w:rsidR="00323DA6" w:rsidRDefault="00323DA6" w:rsidP="00323DA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F2A8064" w14:textId="77777777" w:rsidR="00323DA6" w:rsidRDefault="00323DA6" w:rsidP="00323DA6">
      <w:pPr>
        <w:pStyle w:val="B1"/>
      </w:pPr>
      <w:r>
        <w:t>b)</w:t>
      </w:r>
      <w:r>
        <w:tab/>
        <w:t>Syntactical errors in QoS operations:</w:t>
      </w:r>
    </w:p>
    <w:p w14:paraId="3C8C3234" w14:textId="77777777" w:rsidR="00323DA6" w:rsidRDefault="00323DA6" w:rsidP="00323D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96EBF5E" w14:textId="77777777" w:rsidR="00323DA6" w:rsidRPr="00CC0C94" w:rsidRDefault="00323DA6" w:rsidP="00323DA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8B0681E" w14:textId="77777777" w:rsidR="00323DA6" w:rsidRPr="00CC0C94" w:rsidRDefault="00323DA6" w:rsidP="00323DA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297211E" w14:textId="77777777" w:rsidR="00323DA6" w:rsidRPr="00CC0C94" w:rsidRDefault="00323DA6" w:rsidP="00323DA6">
      <w:pPr>
        <w:pStyle w:val="B2"/>
      </w:pPr>
      <w:r>
        <w:t>4</w:t>
      </w:r>
      <w:r w:rsidRPr="00CC0C94">
        <w:t>)</w:t>
      </w:r>
      <w:r w:rsidRPr="008457FE">
        <w:tab/>
      </w:r>
      <w:r>
        <w:t>Void</w:t>
      </w:r>
      <w:r w:rsidRPr="00CC0C94">
        <w:t>.</w:t>
      </w:r>
    </w:p>
    <w:p w14:paraId="7ADE23AF" w14:textId="77777777" w:rsidR="00323DA6" w:rsidRDefault="00323DA6" w:rsidP="00323DA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70BDBBA" w14:textId="77777777" w:rsidR="00323DA6" w:rsidRDefault="00323DA6" w:rsidP="00323DA6">
      <w:pPr>
        <w:pStyle w:val="B2"/>
      </w:pPr>
      <w:r>
        <w:t>6)</w:t>
      </w:r>
      <w:r>
        <w:tab/>
        <w:t>When, the</w:t>
      </w:r>
    </w:p>
    <w:p w14:paraId="5CF92F62" w14:textId="77777777" w:rsidR="00323DA6" w:rsidRPr="00C60C5E" w:rsidRDefault="00323DA6" w:rsidP="00323DA6">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E9BA102" w14:textId="77777777" w:rsidR="00323DA6" w:rsidRPr="00C60C5E" w:rsidRDefault="00323DA6" w:rsidP="00323DA6">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137CC4D6" w14:textId="77777777" w:rsidR="00323DA6" w:rsidRPr="003B41BC" w:rsidRDefault="00323DA6" w:rsidP="00323DA6">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349809EE" w14:textId="77777777" w:rsidR="00323DA6" w:rsidRPr="00CC0C94" w:rsidRDefault="00323DA6" w:rsidP="00323DA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7C1AE2D" w14:textId="77777777" w:rsidR="00323DA6" w:rsidRDefault="00323DA6" w:rsidP="00323DA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C43CF75" w14:textId="64FD02F7" w:rsidR="00323DA6" w:rsidRPr="00BC0603" w:rsidRDefault="00323DA6" w:rsidP="00323DA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ins w:id="11" w:author="Qiangli (Cristina)" w:date="2020-12-22T15:46:00Z">
        <w:r w:rsidR="00B053C6">
          <w:t xml:space="preserve"> and the UE is not in NB-N1 mode</w:t>
        </w:r>
      </w:ins>
      <w:r w:rsidRPr="00BC0603">
        <w:t>.</w:t>
      </w:r>
    </w:p>
    <w:p w14:paraId="007AB6EA" w14:textId="77777777" w:rsidR="00323DA6" w:rsidRDefault="00323DA6" w:rsidP="00323DA6">
      <w:pPr>
        <w:pStyle w:val="B1"/>
      </w:pPr>
      <w:r w:rsidRPr="00CC0C94">
        <w:t>c)</w:t>
      </w:r>
      <w:r w:rsidRPr="00CC0C94">
        <w:tab/>
        <w:t xml:space="preserve">Semantic errors in </w:t>
      </w:r>
      <w:r w:rsidRPr="004B6717">
        <w:t>packet</w:t>
      </w:r>
      <w:r w:rsidRPr="00CC0C94">
        <w:t xml:space="preserve"> filters:</w:t>
      </w:r>
    </w:p>
    <w:p w14:paraId="7EC7E8C6" w14:textId="77777777" w:rsidR="00323DA6" w:rsidRPr="00CC0C94" w:rsidRDefault="00323DA6" w:rsidP="00323DA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39F5DB" w14:textId="77777777" w:rsidR="00323DA6" w:rsidRPr="00CC0C94" w:rsidRDefault="00323DA6" w:rsidP="00323DA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899B697" w14:textId="77777777" w:rsidR="00323DA6" w:rsidRPr="00CC0C94" w:rsidRDefault="00323DA6" w:rsidP="00323DA6">
      <w:pPr>
        <w:pStyle w:val="B1"/>
      </w:pPr>
      <w:r w:rsidRPr="00CC0C94">
        <w:t>d)</w:t>
      </w:r>
      <w:r w:rsidRPr="00CC0C94">
        <w:tab/>
        <w:t>Syntactical errors in packet filters:</w:t>
      </w:r>
    </w:p>
    <w:p w14:paraId="0BFE8524" w14:textId="77777777" w:rsidR="00323DA6" w:rsidRPr="00CC0C94" w:rsidRDefault="00323DA6" w:rsidP="00323D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E467817" w14:textId="77777777" w:rsidR="00323DA6" w:rsidRDefault="00323DA6" w:rsidP="00323DA6">
      <w:pPr>
        <w:pStyle w:val="B2"/>
      </w:pPr>
      <w:r>
        <w:t>2</w:t>
      </w:r>
      <w:r w:rsidRPr="00CC0C94">
        <w:t>)</w:t>
      </w:r>
      <w:r w:rsidRPr="00CC0C94">
        <w:tab/>
        <w:t>When there are other types of syntactical errors in the coding of packet filters, such as the use of a reserved value for a packet filter component identifier.</w:t>
      </w:r>
    </w:p>
    <w:p w14:paraId="3079E52B" w14:textId="77777777" w:rsidR="00323DA6" w:rsidRDefault="00323DA6" w:rsidP="00323DA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F598227" w14:textId="77777777" w:rsidR="00323DA6" w:rsidRPr="008B738B" w:rsidRDefault="00323DA6" w:rsidP="00323DA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7E302B6" w14:textId="77777777" w:rsidR="00323DA6" w:rsidRDefault="00323DA6" w:rsidP="00323DA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AEBD337" w14:textId="77777777" w:rsidR="00323DA6" w:rsidRDefault="00323DA6" w:rsidP="00323DA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412A950" w14:textId="77777777" w:rsidR="00323DA6" w:rsidRDefault="00323DA6" w:rsidP="00323DA6">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3AF65514" w14:textId="77777777" w:rsidR="00323DA6" w:rsidRDefault="00323DA6" w:rsidP="00323DA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72AB324" w14:textId="77777777" w:rsidR="00323DA6" w:rsidRDefault="00323DA6" w:rsidP="00323DA6">
      <w:pPr>
        <w:pStyle w:val="B1"/>
      </w:pPr>
      <w:r>
        <w:t>b)</w:t>
      </w:r>
      <w:r>
        <w:tab/>
        <w:t>the UE and the SMF shall perform a local release of the PDU session(s) associated with 3GPP access which have not been transferred to EPS; and</w:t>
      </w:r>
    </w:p>
    <w:p w14:paraId="5C271B82" w14:textId="77777777" w:rsidR="00323DA6" w:rsidRPr="00634115" w:rsidRDefault="00323DA6" w:rsidP="00323DA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357233D" w14:textId="77777777" w:rsidR="00323DA6" w:rsidRDefault="00323DA6" w:rsidP="00323DA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0EFD346" w14:textId="77777777" w:rsidR="00323DA6" w:rsidRDefault="00323DA6" w:rsidP="00323DA6">
      <w:pPr>
        <w:pStyle w:val="B1"/>
      </w:pPr>
      <w:r>
        <w:t>a)</w:t>
      </w:r>
      <w:r>
        <w:tab/>
        <w:t>keep some or all of these PDU sessions still associated with non-3GPP access in 5GS, if supported;</w:t>
      </w:r>
    </w:p>
    <w:p w14:paraId="2B88DE6D" w14:textId="77777777" w:rsidR="00323DA6" w:rsidRDefault="00323DA6" w:rsidP="00323DA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CC9C5B4" w14:textId="77777777" w:rsidR="00323DA6" w:rsidRDefault="00323DA6" w:rsidP="00323DA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3B25685" w14:textId="77777777" w:rsidR="00323DA6" w:rsidRDefault="00323DA6" w:rsidP="00323DA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BADF4C7" w14:textId="77777777" w:rsidR="00323DA6" w:rsidRPr="00AD1173" w:rsidRDefault="00323DA6" w:rsidP="00323DA6">
      <w:pPr>
        <w:pStyle w:val="B2"/>
      </w:pPr>
      <w:r>
        <w:t>2)</w:t>
      </w:r>
      <w:r w:rsidRPr="00AD1173">
        <w:tab/>
        <w:t>the PDU session type of the PDU session shall be mapped to the PDN type of the default EPS bearer context as follows:</w:t>
      </w:r>
    </w:p>
    <w:p w14:paraId="2B941C35" w14:textId="77777777" w:rsidR="00323DA6" w:rsidRPr="00AD1173" w:rsidRDefault="00323DA6" w:rsidP="00323DA6">
      <w:pPr>
        <w:pStyle w:val="B3"/>
      </w:pPr>
      <w:r>
        <w:t>i</w:t>
      </w:r>
      <w:r w:rsidRPr="00AD1173">
        <w:t>)</w:t>
      </w:r>
      <w:r w:rsidRPr="00AD1173">
        <w:tab/>
        <w:t>the PDN type shall be set to "non-IP" if the PDU session type is "Unstructured";</w:t>
      </w:r>
    </w:p>
    <w:p w14:paraId="6C0AF3A5" w14:textId="77777777" w:rsidR="00323DA6" w:rsidRPr="00AD1173" w:rsidRDefault="00323DA6" w:rsidP="00323DA6">
      <w:pPr>
        <w:pStyle w:val="B3"/>
      </w:pPr>
      <w:r>
        <w:t>ii</w:t>
      </w:r>
      <w:r w:rsidRPr="00AD1173">
        <w:t>)</w:t>
      </w:r>
      <w:r w:rsidRPr="00AD1173">
        <w:tab/>
        <w:t>the PDN type shall be set to "IPv4" if the PDU session type is "IPv4";</w:t>
      </w:r>
    </w:p>
    <w:p w14:paraId="7B31EB56" w14:textId="77777777" w:rsidR="00323DA6" w:rsidRPr="00AD1173" w:rsidRDefault="00323DA6" w:rsidP="00323DA6">
      <w:pPr>
        <w:pStyle w:val="B3"/>
      </w:pPr>
      <w:r>
        <w:t>iii</w:t>
      </w:r>
      <w:r w:rsidRPr="00AD1173">
        <w:t>)</w:t>
      </w:r>
      <w:r w:rsidRPr="00AD1173">
        <w:tab/>
        <w:t>the PDN type shall be set to "IPv6" if the PDU session type is "IPv6";</w:t>
      </w:r>
    </w:p>
    <w:p w14:paraId="451E3FBF" w14:textId="77777777" w:rsidR="00323DA6" w:rsidRPr="00AD1173" w:rsidRDefault="00323DA6" w:rsidP="00323DA6">
      <w:pPr>
        <w:pStyle w:val="B3"/>
      </w:pPr>
      <w:r>
        <w:t>iv</w:t>
      </w:r>
      <w:r w:rsidRPr="00DB5AAE">
        <w:t>)</w:t>
      </w:r>
      <w:r w:rsidRPr="00DB5AAE">
        <w:tab/>
        <w:t>the PDN type shall be set to "IPv4v6" if the PDU session type is "IPv4v6";</w:t>
      </w:r>
    </w:p>
    <w:p w14:paraId="348065D1" w14:textId="77777777" w:rsidR="00323DA6" w:rsidRDefault="00323DA6" w:rsidP="00323DA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CCEDE30" w14:textId="77777777" w:rsidR="00323DA6" w:rsidRDefault="00323DA6" w:rsidP="00323DA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72EBA6A" w14:textId="77777777" w:rsidR="00323DA6" w:rsidRPr="00AD1173" w:rsidRDefault="00323DA6" w:rsidP="00323DA6">
      <w:pPr>
        <w:pStyle w:val="B2"/>
      </w:pPr>
      <w:r>
        <w:t>3)</w:t>
      </w:r>
      <w:r w:rsidRPr="00AD1173">
        <w:tab/>
        <w:t>the DNN of the PDU session shall be mapped to the APN of the default EPS bearer context;</w:t>
      </w:r>
      <w:r>
        <w:t xml:space="preserve"> and</w:t>
      </w:r>
    </w:p>
    <w:p w14:paraId="06B272B1" w14:textId="77777777" w:rsidR="00323DA6" w:rsidRDefault="00323DA6" w:rsidP="00323DA6">
      <w:pPr>
        <w:pStyle w:val="B2"/>
      </w:pPr>
      <w:r>
        <w:t>4)</w:t>
      </w:r>
      <w:r>
        <w:tab/>
        <w:t>the PDU session ID parameter in the PCO IE shall be set to the PDU session identity of the PDU session.</w:t>
      </w:r>
    </w:p>
    <w:p w14:paraId="06E69F49" w14:textId="77777777" w:rsidR="00323DA6" w:rsidRPr="00D35293" w:rsidRDefault="00323DA6" w:rsidP="00323DA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87962B9" w14:textId="77777777" w:rsidR="00323DA6" w:rsidRPr="00634115" w:rsidRDefault="00323DA6" w:rsidP="00323DA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3CD3DAE" w14:textId="77777777" w:rsidR="00323DA6" w:rsidRDefault="00323DA6" w:rsidP="00323DA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3C41A52" w14:textId="77777777" w:rsidR="00323DA6" w:rsidRDefault="00323DA6" w:rsidP="00323DA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5329B07" w14:textId="77777777" w:rsidR="00323DA6" w:rsidRPr="000949A3" w:rsidRDefault="00323DA6" w:rsidP="00323DA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017209DA" w14:textId="77777777" w:rsidR="00323DA6" w:rsidRDefault="00323DA6" w:rsidP="00323DA6">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EF0AD6A" w14:textId="77777777" w:rsidR="00323DA6" w:rsidRPr="00AD1173" w:rsidRDefault="00323DA6" w:rsidP="00323DA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2397E58" w14:textId="77777777" w:rsidR="00323DA6" w:rsidRPr="00634115" w:rsidRDefault="00323DA6" w:rsidP="00323DA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2B0DC36" w14:textId="77777777" w:rsidR="00323DA6" w:rsidRDefault="00323DA6" w:rsidP="00323DA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5FCC481" w14:textId="77777777" w:rsidR="00323DA6" w:rsidRDefault="00323DA6" w:rsidP="00323DA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D0B6E3F" w14:textId="77777777" w:rsidR="00323DA6" w:rsidRDefault="00323DA6" w:rsidP="00323DA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A911126" w14:textId="77777777" w:rsidR="00323DA6" w:rsidRDefault="00323DA6" w:rsidP="00323DA6">
      <w:pPr>
        <w:pStyle w:val="B1"/>
      </w:pPr>
      <w:r>
        <w:t>a)</w:t>
      </w:r>
      <w:r>
        <w:tab/>
        <w:t>Semantic errors in QoS operations:</w:t>
      </w:r>
    </w:p>
    <w:p w14:paraId="7A4BA35C" w14:textId="77777777" w:rsidR="00323DA6" w:rsidRDefault="00323DA6" w:rsidP="00323DA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2C70858" w14:textId="77777777" w:rsidR="00323DA6" w:rsidRDefault="00323DA6" w:rsidP="00323DA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897DEA0" w14:textId="77777777" w:rsidR="00323DA6" w:rsidRDefault="00323DA6" w:rsidP="00323D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4484FB" w14:textId="77777777" w:rsidR="00323DA6" w:rsidRDefault="00323DA6" w:rsidP="00323DA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0AE5764" w14:textId="77777777" w:rsidR="00323DA6" w:rsidRDefault="00323DA6" w:rsidP="00323DA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B5B78BC" w14:textId="77777777" w:rsidR="00323DA6" w:rsidRDefault="00323DA6" w:rsidP="00323DA6">
      <w:pPr>
        <w:pStyle w:val="B2"/>
      </w:pPr>
      <w:r>
        <w:t>6)</w:t>
      </w:r>
      <w:r>
        <w:tab/>
        <w:t>When the UE determines that:</w:t>
      </w:r>
    </w:p>
    <w:p w14:paraId="0F33A33C" w14:textId="77777777" w:rsidR="00323DA6" w:rsidRDefault="00323DA6" w:rsidP="00323DA6">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B09ED98" w14:textId="77777777" w:rsidR="00323DA6" w:rsidRDefault="00323DA6" w:rsidP="00323DA6">
      <w:pPr>
        <w:pStyle w:val="B3"/>
      </w:pPr>
      <w:r>
        <w:t>ii)</w:t>
      </w:r>
      <w:r>
        <w:tab/>
        <w:t>a dedicated EPS bearer context is associated with the default QoS rule.</w:t>
      </w:r>
    </w:p>
    <w:p w14:paraId="56ECADEB" w14:textId="77777777" w:rsidR="00323DA6" w:rsidRDefault="00323DA6" w:rsidP="00323DA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50D8F812" w14:textId="77777777" w:rsidR="00323DA6" w:rsidRPr="00D249C5" w:rsidRDefault="00323DA6" w:rsidP="00323DA6">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EB1B35D" w14:textId="77777777" w:rsidR="00323DA6" w:rsidRPr="00D249C5" w:rsidRDefault="00323DA6" w:rsidP="00323DA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723AD50B" w14:textId="77777777" w:rsidR="00323DA6" w:rsidRDefault="00323DA6" w:rsidP="00323DA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60BF42A" w14:textId="77777777" w:rsidR="00323DA6" w:rsidRDefault="00323DA6" w:rsidP="00323DA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3A2E220" w14:textId="77777777" w:rsidR="00323DA6" w:rsidRDefault="00323DA6" w:rsidP="00323DA6">
      <w:pPr>
        <w:pStyle w:val="B1"/>
      </w:pPr>
      <w:r w:rsidRPr="00041903">
        <w:t>b)</w:t>
      </w:r>
      <w:r w:rsidRPr="00041903">
        <w:tab/>
        <w:t>Syntactical errors in QoS operations:</w:t>
      </w:r>
    </w:p>
    <w:p w14:paraId="3AC9AA8F" w14:textId="77777777" w:rsidR="00323DA6" w:rsidRDefault="00323DA6" w:rsidP="00323D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5A10DFB" w14:textId="77777777" w:rsidR="00323DA6" w:rsidRDefault="00323DA6" w:rsidP="00323DA6">
      <w:pPr>
        <w:pStyle w:val="B2"/>
      </w:pPr>
      <w:r>
        <w:t>2)</w:t>
      </w:r>
      <w:r>
        <w:tab/>
        <w:t>Void</w:t>
      </w:r>
      <w:r w:rsidRPr="00CC0C94">
        <w:t>.</w:t>
      </w:r>
    </w:p>
    <w:p w14:paraId="6EA254CF" w14:textId="77777777" w:rsidR="00323DA6" w:rsidRPr="00CC0C94" w:rsidRDefault="00323DA6" w:rsidP="00323DA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649C885A" w14:textId="77777777" w:rsidR="00323DA6" w:rsidRDefault="00323DA6" w:rsidP="00323DA6">
      <w:pPr>
        <w:pStyle w:val="B2"/>
      </w:pPr>
      <w:r>
        <w:t>4)</w:t>
      </w:r>
      <w:r>
        <w:tab/>
        <w:t>When, the</w:t>
      </w:r>
    </w:p>
    <w:p w14:paraId="6427C7F9" w14:textId="77777777" w:rsidR="00323DA6" w:rsidRDefault="00323DA6" w:rsidP="00323DA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652F8F25" w14:textId="77777777" w:rsidR="00323DA6" w:rsidRPr="00CC0C94" w:rsidRDefault="00323DA6" w:rsidP="00323DA6">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C9369A9" w14:textId="5967A235" w:rsidR="00323DA6" w:rsidRPr="00BC0603" w:rsidRDefault="00323DA6" w:rsidP="00323DA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ins w:id="12" w:author="Qiangli (Cristina)" w:date="2020-12-22T15:46:00Z">
        <w:r w:rsidR="00B053C6">
          <w:t xml:space="preserve"> and the UE is not in NB-N1 mode</w:t>
        </w:r>
      </w:ins>
      <w:r w:rsidRPr="00BC0603">
        <w:t>.</w:t>
      </w:r>
    </w:p>
    <w:p w14:paraId="6E4975D2" w14:textId="77777777" w:rsidR="00323DA6" w:rsidRDefault="00323DA6" w:rsidP="00323DA6">
      <w:pPr>
        <w:pStyle w:val="B1"/>
      </w:pPr>
      <w:r w:rsidRPr="00CC0C94">
        <w:t>c)</w:t>
      </w:r>
      <w:r w:rsidRPr="00CC0C94">
        <w:tab/>
        <w:t xml:space="preserve">Semantic errors in </w:t>
      </w:r>
      <w:r w:rsidRPr="004B6717">
        <w:t>packet</w:t>
      </w:r>
      <w:r w:rsidRPr="00CC0C94">
        <w:t xml:space="preserve"> filters:</w:t>
      </w:r>
    </w:p>
    <w:p w14:paraId="1339FC31" w14:textId="77777777" w:rsidR="00323DA6" w:rsidRPr="00CC0C94" w:rsidRDefault="00323DA6" w:rsidP="00323DA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8CA3DE" w14:textId="77777777" w:rsidR="00323DA6" w:rsidRPr="00CC0C94" w:rsidRDefault="00323DA6" w:rsidP="00323DA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773ABD" w14:textId="77777777" w:rsidR="00323DA6" w:rsidRPr="00CC0C94" w:rsidRDefault="00323DA6" w:rsidP="00323DA6">
      <w:pPr>
        <w:pStyle w:val="B1"/>
      </w:pPr>
      <w:r w:rsidRPr="00CC0C94">
        <w:t>d)</w:t>
      </w:r>
      <w:r w:rsidRPr="00CC0C94">
        <w:tab/>
        <w:t>Syntactical errors in packet filters:</w:t>
      </w:r>
    </w:p>
    <w:p w14:paraId="71153C40" w14:textId="77777777" w:rsidR="00323DA6" w:rsidRPr="00CC0C94" w:rsidRDefault="00323DA6" w:rsidP="00323DA6">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6B54A0D" w14:textId="77777777" w:rsidR="00323DA6" w:rsidRDefault="00323DA6" w:rsidP="00323DA6">
      <w:pPr>
        <w:pStyle w:val="B2"/>
      </w:pPr>
      <w:r>
        <w:t>2</w:t>
      </w:r>
      <w:r w:rsidRPr="00CC0C94">
        <w:t>)</w:t>
      </w:r>
      <w:r w:rsidRPr="00CC0C94">
        <w:tab/>
        <w:t>When there are other types of syntactical errors in the coding of packet filters, such as the use of a reserved value for a packet filter component identifier.</w:t>
      </w:r>
    </w:p>
    <w:p w14:paraId="03E6B6A8" w14:textId="77777777" w:rsidR="00323DA6" w:rsidRDefault="00323DA6" w:rsidP="00323DA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4FA0E04" w14:textId="77777777" w:rsidR="00323DA6" w:rsidRDefault="00323DA6" w:rsidP="00323DA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7F89821" w14:textId="77777777" w:rsidR="00323DA6" w:rsidRDefault="00323DA6" w:rsidP="00323DA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6F0FA50" w14:textId="77777777" w:rsidR="00323DA6" w:rsidRPr="00634115" w:rsidRDefault="00323DA6" w:rsidP="00323DA6">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05BF9E1E" w14:textId="77777777" w:rsidR="00323DA6" w:rsidRPr="00AD1173" w:rsidRDefault="00323DA6" w:rsidP="00323DA6">
      <w:pPr>
        <w:pStyle w:val="B1"/>
      </w:pPr>
      <w:r>
        <w:t>a)</w:t>
      </w:r>
      <w:r w:rsidRPr="00AD1173">
        <w:tab/>
        <w:t>the PDN type of the default EPS bearer context shall be mapped to the PDU session type of the PDU session as follows:</w:t>
      </w:r>
    </w:p>
    <w:p w14:paraId="23218A37" w14:textId="77777777" w:rsidR="00323DA6" w:rsidRDefault="00323DA6" w:rsidP="00323DA6">
      <w:pPr>
        <w:pStyle w:val="B2"/>
      </w:pPr>
      <w:r w:rsidRPr="00AD1173">
        <w:t>1)</w:t>
      </w:r>
      <w:r w:rsidRPr="00AD1173">
        <w:tab/>
        <w:t>if the PDN type is "non-IP"</w:t>
      </w:r>
      <w:r>
        <w:t>:</w:t>
      </w:r>
    </w:p>
    <w:p w14:paraId="58C024FD" w14:textId="77777777" w:rsidR="00323DA6" w:rsidRPr="00AD1173" w:rsidRDefault="00323DA6" w:rsidP="00323DA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E57E2E9" w14:textId="77777777" w:rsidR="00323DA6" w:rsidRPr="008D217E" w:rsidRDefault="00323DA6" w:rsidP="00323DA6">
      <w:pPr>
        <w:pStyle w:val="B3"/>
      </w:pPr>
      <w:r w:rsidRPr="008D217E">
        <w:t>-</w:t>
      </w:r>
      <w:r w:rsidRPr="008D217E">
        <w:tab/>
        <w:t>otherwise, the PDU session type is set to "Unstructured";</w:t>
      </w:r>
    </w:p>
    <w:p w14:paraId="6CA8FF26" w14:textId="77777777" w:rsidR="00323DA6" w:rsidRPr="00AD1173" w:rsidRDefault="00323DA6" w:rsidP="00323DA6">
      <w:pPr>
        <w:pStyle w:val="B2"/>
      </w:pPr>
      <w:r w:rsidRPr="00AD1173">
        <w:t>2)</w:t>
      </w:r>
      <w:r w:rsidRPr="00AD1173">
        <w:tab/>
        <w:t>if the PDN type is "IPv4" the PDU session type is set to "IPv4";</w:t>
      </w:r>
    </w:p>
    <w:p w14:paraId="2A515456" w14:textId="77777777" w:rsidR="00323DA6" w:rsidRPr="00AD1173" w:rsidRDefault="00323DA6" w:rsidP="00323DA6">
      <w:pPr>
        <w:pStyle w:val="B2"/>
      </w:pPr>
      <w:r w:rsidRPr="00AD1173">
        <w:t>3)</w:t>
      </w:r>
      <w:r w:rsidRPr="00AD1173">
        <w:tab/>
        <w:t>if the PDN type is "IPv6", the PDU session type is set to "IPv6";</w:t>
      </w:r>
    </w:p>
    <w:p w14:paraId="0D1D20B7" w14:textId="77777777" w:rsidR="00323DA6" w:rsidRPr="00AD1173" w:rsidRDefault="00323DA6" w:rsidP="00323DA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17CCC2C" w14:textId="77777777" w:rsidR="00323DA6" w:rsidRPr="008D217E" w:rsidRDefault="00323DA6" w:rsidP="00323DA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BB17699" w14:textId="77777777" w:rsidR="00323DA6" w:rsidRPr="00AD1173" w:rsidRDefault="00323DA6" w:rsidP="00323DA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21F916B" w14:textId="77777777" w:rsidR="00323DA6" w:rsidRPr="00AD1173" w:rsidRDefault="00323DA6" w:rsidP="00323DA6">
      <w:pPr>
        <w:pStyle w:val="B1"/>
      </w:pPr>
      <w:r>
        <w:t>c)</w:t>
      </w:r>
      <w:r w:rsidRPr="00AD1173">
        <w:tab/>
        <w:t>the APN of the default EPS bearer context shall be mapped to the DNN of the PDU session;</w:t>
      </w:r>
    </w:p>
    <w:p w14:paraId="101A7471" w14:textId="77777777" w:rsidR="00323DA6" w:rsidRPr="00AD1173" w:rsidRDefault="00323DA6" w:rsidP="00323DA6">
      <w:pPr>
        <w:pStyle w:val="B1"/>
      </w:pPr>
      <w:r>
        <w:t>d)</w:t>
      </w:r>
      <w:r w:rsidRPr="00AD1173">
        <w:tab/>
        <w:t>for each default EPS bearer context in state BEARER CONTEXT ACTIVE the UE shall set the state of the mapped PDU session to PDU SESSION ACTIVE; and</w:t>
      </w:r>
    </w:p>
    <w:p w14:paraId="61F1B9DD" w14:textId="77777777" w:rsidR="00323DA6" w:rsidRPr="00AD1173" w:rsidRDefault="00323DA6" w:rsidP="00323DA6">
      <w:pPr>
        <w:pStyle w:val="B1"/>
      </w:pPr>
      <w:r>
        <w:t>e)</w:t>
      </w:r>
      <w:r w:rsidRPr="00AD1173">
        <w:tab/>
        <w:t>for any other default EPS bearer context the UE shall set the state of the mapped PDU session to PDU SESSION INACTIVE.</w:t>
      </w:r>
    </w:p>
    <w:p w14:paraId="11744794" w14:textId="77777777" w:rsidR="00323DA6" w:rsidRPr="00634115" w:rsidRDefault="00323DA6" w:rsidP="00323DA6">
      <w:r w:rsidRPr="00634115">
        <w:t>Additionally, the UE shall set:</w:t>
      </w:r>
    </w:p>
    <w:p w14:paraId="34EAA8A5" w14:textId="77777777" w:rsidR="00323DA6" w:rsidRDefault="00323DA6" w:rsidP="00323DA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9549E68" w14:textId="77777777" w:rsidR="00323DA6" w:rsidRPr="00C56117" w:rsidRDefault="00323DA6" w:rsidP="00323DA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E4DB4CE" w14:textId="77777777" w:rsidR="00323DA6" w:rsidRPr="00AD1173" w:rsidRDefault="00323DA6" w:rsidP="00323DA6">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61DFF13" w14:textId="77777777" w:rsidR="00323DA6" w:rsidRPr="00AD1173" w:rsidRDefault="00323DA6" w:rsidP="00323DA6">
      <w:pPr>
        <w:pStyle w:val="B1"/>
      </w:pPr>
      <w:r>
        <w:t>d)</w:t>
      </w:r>
      <w:r>
        <w:tab/>
        <w:t>the SSC mode of the PDU session to "SSC mode 1"; and</w:t>
      </w:r>
    </w:p>
    <w:p w14:paraId="77CF7D9A" w14:textId="77777777" w:rsidR="00323DA6" w:rsidRPr="00F95AEC" w:rsidRDefault="00323DA6" w:rsidP="00323DA6">
      <w:pPr>
        <w:pStyle w:val="B1"/>
      </w:pPr>
      <w:r w:rsidRPr="00F95AEC">
        <w:t>e)</w:t>
      </w:r>
      <w:r w:rsidRPr="00F95AEC">
        <w:tab/>
        <w:t>the always-on PDU session indication to the always-on PDU session indication maintained in the UE, if any.</w:t>
      </w:r>
    </w:p>
    <w:p w14:paraId="6E1266F7" w14:textId="77777777" w:rsidR="00323DA6" w:rsidRPr="00F95AEC" w:rsidRDefault="00323DA6" w:rsidP="00323DA6">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530512D5" w14:textId="77777777" w:rsidR="00323DA6" w:rsidRDefault="00323DA6" w:rsidP="00323DA6">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04B04E06" w14:textId="77777777" w:rsidR="00323DA6" w:rsidRDefault="00323DA6" w:rsidP="00323DA6">
      <w:pPr>
        <w:pStyle w:val="B1"/>
      </w:pPr>
      <w:r>
        <w:t>a)</w:t>
      </w:r>
      <w:r>
        <w:tab/>
        <w:t>the UE is the 5G-RG;</w:t>
      </w:r>
    </w:p>
    <w:p w14:paraId="7AADEB15" w14:textId="77777777" w:rsidR="00323DA6" w:rsidRDefault="00323DA6" w:rsidP="00323DA6">
      <w:pPr>
        <w:pStyle w:val="B1"/>
      </w:pPr>
      <w:r>
        <w:t>b)</w:t>
      </w:r>
      <w:r>
        <w:tab/>
        <w:t>the PDU session is an MA PDU session which:</w:t>
      </w:r>
    </w:p>
    <w:p w14:paraId="7D207997" w14:textId="77777777" w:rsidR="00323DA6" w:rsidRDefault="00323DA6" w:rsidP="00323DA6">
      <w:pPr>
        <w:pStyle w:val="B2"/>
      </w:pPr>
      <w:r>
        <w:t>1)</w:t>
      </w:r>
      <w:r>
        <w:tab/>
        <w:t>is established over wireline access; and</w:t>
      </w:r>
    </w:p>
    <w:p w14:paraId="61E58486" w14:textId="77777777" w:rsidR="00323DA6" w:rsidRDefault="00323DA6" w:rsidP="00323DA6">
      <w:pPr>
        <w:pStyle w:val="B2"/>
      </w:pPr>
      <w:r>
        <w:t>2)</w:t>
      </w:r>
      <w:r>
        <w:tab/>
        <w:t>has a PDN connection as a user-plane resource; and</w:t>
      </w:r>
    </w:p>
    <w:p w14:paraId="3D19ED75" w14:textId="77777777" w:rsidR="00323DA6" w:rsidRPr="00AD7C25" w:rsidRDefault="00323DA6" w:rsidP="00323DA6">
      <w:pPr>
        <w:pStyle w:val="B1"/>
        <w:rPr>
          <w:noProof/>
          <w:lang w:val="en-US"/>
        </w:rPr>
      </w:pPr>
      <w:r>
        <w:t>c)</w:t>
      </w:r>
      <w:r>
        <w:tab/>
        <w:t>the QoS flow already exists over the wireline access</w:t>
      </w:r>
      <w:r w:rsidRPr="00634115">
        <w:t>.</w:t>
      </w:r>
    </w:p>
    <w:p w14:paraId="26B7871C" w14:textId="77777777" w:rsidR="00323DA6" w:rsidRDefault="00323DA6" w:rsidP="00323DA6">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69C6FC56" w14:textId="77777777" w:rsidR="00323DA6" w:rsidRDefault="00323DA6" w:rsidP="00323DA6">
      <w:pPr>
        <w:pStyle w:val="B1"/>
      </w:pPr>
      <w:r>
        <w:t>a)</w:t>
      </w:r>
      <w:r>
        <w:tab/>
        <w:t>the UE is the 5G-RG;</w:t>
      </w:r>
    </w:p>
    <w:p w14:paraId="11CB4DCE" w14:textId="77777777" w:rsidR="00323DA6" w:rsidRDefault="00323DA6" w:rsidP="00323DA6">
      <w:pPr>
        <w:pStyle w:val="B1"/>
      </w:pPr>
      <w:r>
        <w:t>b)</w:t>
      </w:r>
      <w:r>
        <w:tab/>
        <w:t>the PDU session is an MA PDU session which:</w:t>
      </w:r>
    </w:p>
    <w:p w14:paraId="3F749427" w14:textId="77777777" w:rsidR="00323DA6" w:rsidRDefault="00323DA6" w:rsidP="00323DA6">
      <w:pPr>
        <w:pStyle w:val="B2"/>
      </w:pPr>
      <w:r>
        <w:t>1)</w:t>
      </w:r>
      <w:r>
        <w:tab/>
        <w:t>is established over wireline access; and</w:t>
      </w:r>
    </w:p>
    <w:p w14:paraId="76647E79" w14:textId="77777777" w:rsidR="00323DA6" w:rsidRDefault="00323DA6" w:rsidP="00323DA6">
      <w:pPr>
        <w:pStyle w:val="B2"/>
      </w:pPr>
      <w:r>
        <w:t>2)</w:t>
      </w:r>
      <w:r>
        <w:tab/>
        <w:t>has a PDN connection as a user-plane resource; and</w:t>
      </w:r>
    </w:p>
    <w:p w14:paraId="0854CDCA" w14:textId="77777777" w:rsidR="00323DA6" w:rsidRPr="00AD7C25" w:rsidRDefault="00323DA6" w:rsidP="00323DA6">
      <w:pPr>
        <w:pStyle w:val="B1"/>
        <w:rPr>
          <w:noProof/>
          <w:lang w:val="en-US"/>
        </w:rPr>
      </w:pPr>
      <w:r>
        <w:t>c)</w:t>
      </w:r>
      <w:r>
        <w:tab/>
        <w:t>the QoS rule already exists over the wireline access</w:t>
      </w:r>
      <w:r w:rsidRPr="00634115">
        <w:t>.</w:t>
      </w:r>
    </w:p>
    <w:p w14:paraId="38676C2A" w14:textId="77777777" w:rsidR="00323DA6" w:rsidRDefault="00323DA6" w:rsidP="00323DA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2AD606B" w14:textId="77777777" w:rsidR="00323DA6" w:rsidRPr="00AD7C25" w:rsidRDefault="00323DA6" w:rsidP="00323DA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058EEEC" w14:textId="77777777" w:rsidR="00323DA6" w:rsidRDefault="00323DA6" w:rsidP="00323DA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ED2858F" w14:textId="77777777" w:rsidR="00323DA6" w:rsidRDefault="00323DA6" w:rsidP="00323DA6">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D5AB723" w14:textId="77777777" w:rsidR="00323DA6" w:rsidRDefault="00323DA6" w:rsidP="00323DA6">
      <w:pPr>
        <w:pStyle w:val="B1"/>
      </w:pPr>
      <w:r>
        <w:t>a)</w:t>
      </w:r>
      <w:r>
        <w:tab/>
        <w:t>is established over wireline access; and</w:t>
      </w:r>
    </w:p>
    <w:p w14:paraId="3C308911" w14:textId="77777777" w:rsidR="00323DA6" w:rsidRDefault="00323DA6" w:rsidP="00323DA6">
      <w:pPr>
        <w:pStyle w:val="B1"/>
      </w:pPr>
      <w:r>
        <w:t>b)</w:t>
      </w:r>
      <w:r>
        <w:tab/>
        <w:t>has a PDN connection as a user-plane resource;</w:t>
      </w:r>
    </w:p>
    <w:p w14:paraId="2D07125D" w14:textId="77777777" w:rsidR="00323DA6" w:rsidRDefault="00323DA6" w:rsidP="00323DA6">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35854AD" w14:textId="77777777" w:rsidR="00323DA6" w:rsidRDefault="00323DA6" w:rsidP="00323DA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6EB530FC" w14:textId="77777777" w:rsidR="00323DA6" w:rsidRDefault="00323DA6" w:rsidP="00323DA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8251FF8" w14:textId="77777777" w:rsidR="00323DA6" w:rsidRPr="00F95AEC" w:rsidRDefault="00323DA6" w:rsidP="00323DA6">
      <w:r w:rsidRPr="00F95AEC">
        <w:t>For a PDN connection established when in S1 mode, upon the first inter-system change from S1 mode to N1 mode, the SMF shall determine the PDU session indication as specified in subclause 6.3.2.2.</w:t>
      </w:r>
    </w:p>
    <w:p w14:paraId="034840A5" w14:textId="77777777" w:rsidR="00323DA6" w:rsidRDefault="00323DA6" w:rsidP="00323DA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5E49B5D" w14:textId="77777777" w:rsidR="00323DA6" w:rsidRDefault="00323DA6" w:rsidP="00323DA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E28F2B7" w14:textId="77777777" w:rsidR="00323DA6" w:rsidRPr="00AD7C25" w:rsidRDefault="00323DA6" w:rsidP="00323DA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3F41C3A" w14:textId="77777777" w:rsidR="00323DA6" w:rsidRPr="001540E1" w:rsidRDefault="00323DA6" w:rsidP="00323DA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6EBD225" w14:textId="77777777" w:rsidR="00323DA6" w:rsidRDefault="00323DA6" w:rsidP="00323DA6">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FE9BB6B" w14:textId="77777777" w:rsidR="00323DA6" w:rsidRDefault="00323DA6" w:rsidP="00323DA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4C7D9F4" w14:textId="77777777" w:rsidR="00323DA6" w:rsidRDefault="00323DA6" w:rsidP="00323DA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12013691" w14:textId="77777777" w:rsidR="00323DA6" w:rsidRPr="009417B5" w:rsidRDefault="00323DA6" w:rsidP="00323DA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769F852C" w14:textId="77777777" w:rsidR="005740E3" w:rsidRDefault="005740E3" w:rsidP="005740E3">
      <w:pPr>
        <w:jc w:val="center"/>
        <w:rPr>
          <w:noProof/>
          <w:highlight w:val="cyan"/>
        </w:rPr>
      </w:pPr>
      <w:r w:rsidRPr="00D62207">
        <w:rPr>
          <w:noProof/>
          <w:highlight w:val="cyan"/>
        </w:rPr>
        <w:t xml:space="preserve">***** </w:t>
      </w:r>
      <w:r>
        <w:rPr>
          <w:noProof/>
          <w:highlight w:val="cyan"/>
        </w:rPr>
        <w:t>end of 1</w:t>
      </w:r>
      <w:r w:rsidRPr="001016AD">
        <w:rPr>
          <w:noProof/>
          <w:highlight w:val="cyan"/>
          <w:vertAlign w:val="superscript"/>
        </w:rPr>
        <w:t>st</w:t>
      </w:r>
      <w:r>
        <w:rPr>
          <w:noProof/>
          <w:highlight w:val="cyan"/>
        </w:rPr>
        <w:t xml:space="preserve"> </w:t>
      </w:r>
      <w:r w:rsidRPr="00D62207">
        <w:rPr>
          <w:noProof/>
          <w:highlight w:val="cyan"/>
        </w:rPr>
        <w:t>change*****</w:t>
      </w:r>
    </w:p>
    <w:p w14:paraId="3392DE79" w14:textId="77777777" w:rsidR="00EE3636" w:rsidRDefault="00EE3636" w:rsidP="005740E3">
      <w:pPr>
        <w:jc w:val="center"/>
        <w:rPr>
          <w:noProof/>
          <w:highlight w:val="cyan"/>
        </w:rPr>
      </w:pPr>
    </w:p>
    <w:p w14:paraId="3BC916B6" w14:textId="7D440D2A" w:rsidR="00EE3636" w:rsidRDefault="00EE3636" w:rsidP="00EE3636">
      <w:pPr>
        <w:jc w:val="center"/>
        <w:rPr>
          <w:noProof/>
          <w:highlight w:val="cyan"/>
        </w:rPr>
      </w:pPr>
      <w:r w:rsidRPr="00D62207">
        <w:rPr>
          <w:noProof/>
          <w:highlight w:val="cyan"/>
        </w:rPr>
        <w:t xml:space="preserve">***** </w:t>
      </w:r>
      <w:r>
        <w:rPr>
          <w:noProof/>
          <w:highlight w:val="cyan"/>
        </w:rPr>
        <w:t>start of 2</w:t>
      </w:r>
      <w:r w:rsidRPr="00EE3636">
        <w:rPr>
          <w:noProof/>
          <w:highlight w:val="cyan"/>
          <w:vertAlign w:val="superscript"/>
        </w:rPr>
        <w:t>nd</w:t>
      </w:r>
      <w:r>
        <w:rPr>
          <w:noProof/>
          <w:highlight w:val="cyan"/>
        </w:rPr>
        <w:t xml:space="preserve"> </w:t>
      </w:r>
      <w:r w:rsidRPr="00D62207">
        <w:rPr>
          <w:noProof/>
          <w:highlight w:val="cyan"/>
        </w:rPr>
        <w:t>change*****</w:t>
      </w:r>
    </w:p>
    <w:p w14:paraId="2216EAD3" w14:textId="77777777" w:rsidR="008269D7" w:rsidRDefault="008269D7" w:rsidP="008269D7">
      <w:pPr>
        <w:pStyle w:val="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p>
    <w:p w14:paraId="643B65F6" w14:textId="77777777" w:rsidR="008269D7" w:rsidRDefault="008269D7" w:rsidP="008269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5C368E1" w14:textId="77777777" w:rsidR="008269D7" w:rsidRDefault="008269D7" w:rsidP="008269D7">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49B69C3" w14:textId="77777777" w:rsidR="008269D7" w:rsidRDefault="008269D7" w:rsidP="008269D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19353881" w14:textId="77777777" w:rsidR="008269D7" w:rsidRDefault="008269D7" w:rsidP="008269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9C57E76" w14:textId="77777777" w:rsidR="008269D7" w:rsidRPr="00EE0C95" w:rsidRDefault="008269D7" w:rsidP="008269D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1891474B" w14:textId="77777777" w:rsidR="008269D7" w:rsidRPr="00EE0C95" w:rsidRDefault="008269D7" w:rsidP="008269D7">
      <w:r w:rsidRPr="00EE0C95">
        <w:t xml:space="preserve">The </w:t>
      </w:r>
      <w:r>
        <w:t>5G</w:t>
      </w:r>
      <w:r w:rsidRPr="00EE0C95">
        <w:t xml:space="preserve">SM cause IE typically indicates one of the following </w:t>
      </w:r>
      <w:r>
        <w:t>5G</w:t>
      </w:r>
      <w:r w:rsidRPr="00EE0C95">
        <w:t>SM cause values:</w:t>
      </w:r>
    </w:p>
    <w:p w14:paraId="1868B43B" w14:textId="77777777" w:rsidR="008269D7" w:rsidRPr="00D74CA1" w:rsidRDefault="008269D7" w:rsidP="008269D7">
      <w:pPr>
        <w:pStyle w:val="B1"/>
      </w:pPr>
      <w:r w:rsidRPr="00D74CA1">
        <w:t>#26</w:t>
      </w:r>
      <w:r w:rsidRPr="00D74CA1">
        <w:tab/>
        <w:t>insufficient resources;</w:t>
      </w:r>
    </w:p>
    <w:p w14:paraId="03D706D1" w14:textId="77777777" w:rsidR="008269D7" w:rsidRPr="00CC0C94" w:rsidRDefault="008269D7" w:rsidP="008269D7">
      <w:pPr>
        <w:pStyle w:val="B1"/>
      </w:pPr>
      <w:r>
        <w:t>#44</w:t>
      </w:r>
      <w:r>
        <w:tab/>
        <w:t>semantic error</w:t>
      </w:r>
      <w:r w:rsidRPr="00CC0C94">
        <w:t xml:space="preserve"> in packet filter(s);</w:t>
      </w:r>
    </w:p>
    <w:p w14:paraId="6B2D290F" w14:textId="77777777" w:rsidR="008269D7" w:rsidRDefault="008269D7" w:rsidP="008269D7">
      <w:pPr>
        <w:pStyle w:val="B1"/>
      </w:pPr>
      <w:r>
        <w:t>#45</w:t>
      </w:r>
      <w:r>
        <w:tab/>
        <w:t>syntactical error in packet filter(s);</w:t>
      </w:r>
    </w:p>
    <w:p w14:paraId="3E8D19F0" w14:textId="77777777" w:rsidR="008269D7" w:rsidRDefault="008269D7" w:rsidP="008269D7">
      <w:pPr>
        <w:pStyle w:val="B1"/>
        <w:rPr>
          <w:lang w:val="en-US"/>
        </w:rPr>
      </w:pPr>
      <w:r>
        <w:rPr>
          <w:lang w:val="en-US"/>
        </w:rPr>
        <w:t>#83</w:t>
      </w:r>
      <w:r>
        <w:rPr>
          <w:lang w:val="en-US"/>
        </w:rPr>
        <w:tab/>
        <w:t>semantic error in the QoS operation; or</w:t>
      </w:r>
    </w:p>
    <w:p w14:paraId="4628DED5" w14:textId="77777777" w:rsidR="008269D7" w:rsidRDefault="008269D7" w:rsidP="008269D7">
      <w:pPr>
        <w:pStyle w:val="B1"/>
        <w:rPr>
          <w:lang w:val="en-US"/>
        </w:rPr>
      </w:pPr>
      <w:r>
        <w:rPr>
          <w:lang w:val="en-US"/>
        </w:rPr>
        <w:t>#84</w:t>
      </w:r>
      <w:r>
        <w:rPr>
          <w:lang w:val="en-US"/>
        </w:rPr>
        <w:tab/>
        <w:t>syntactical error in the QoS operation.</w:t>
      </w:r>
    </w:p>
    <w:p w14:paraId="28F978A2" w14:textId="77777777" w:rsidR="008269D7" w:rsidRPr="00EE0C95" w:rsidRDefault="008269D7" w:rsidP="008269D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5959DDF" w14:textId="77777777" w:rsidR="008269D7" w:rsidRPr="00DB2CDD" w:rsidRDefault="008269D7" w:rsidP="0082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7D61E45" w14:textId="77777777" w:rsidR="008269D7" w:rsidRDefault="008269D7" w:rsidP="008269D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4C5427FD" w14:textId="77777777" w:rsidR="008269D7" w:rsidRPr="00DB2CDD" w:rsidRDefault="008269D7" w:rsidP="0082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38EF677" w14:textId="77777777" w:rsidR="008269D7" w:rsidRDefault="008269D7" w:rsidP="008269D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2E92201A" w14:textId="77777777" w:rsidR="008269D7" w:rsidRDefault="008269D7" w:rsidP="008269D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36E65C5D" w14:textId="77777777" w:rsidR="008269D7" w:rsidRDefault="008269D7" w:rsidP="008269D7">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3E722A3C" w14:textId="77777777" w:rsidR="008269D7" w:rsidRDefault="008269D7" w:rsidP="008269D7">
      <w:pPr>
        <w:pStyle w:val="B1"/>
      </w:pPr>
      <w:r>
        <w:t>a)</w:t>
      </w:r>
      <w:r>
        <w:tab/>
        <w:t>Semantic errors in QoS operations:</w:t>
      </w:r>
    </w:p>
    <w:p w14:paraId="3CCB2074" w14:textId="77777777" w:rsidR="008269D7" w:rsidRDefault="008269D7" w:rsidP="008269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7A8E81E" w14:textId="77777777" w:rsidR="008269D7" w:rsidRDefault="008269D7" w:rsidP="008269D7">
      <w:pPr>
        <w:pStyle w:val="B2"/>
      </w:pPr>
      <w:r>
        <w:lastRenderedPageBreak/>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5DDA8E9" w14:textId="77777777" w:rsidR="008269D7" w:rsidRDefault="008269D7" w:rsidP="008269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3A5963D" w14:textId="77777777" w:rsidR="008269D7" w:rsidRDefault="008269D7" w:rsidP="008269D7">
      <w:pPr>
        <w:pStyle w:val="B2"/>
      </w:pPr>
      <w:r>
        <w:t>4)</w:t>
      </w:r>
      <w:r>
        <w:tab/>
        <w:t>When the</w:t>
      </w:r>
      <w:r w:rsidRPr="008937E4">
        <w:t xml:space="preserve"> </w:t>
      </w:r>
      <w:r>
        <w:t>r</w:t>
      </w:r>
      <w:r w:rsidRPr="008937E4">
        <w:t>ule operation</w:t>
      </w:r>
      <w:r>
        <w:t xml:space="preserve"> is "Delete existing QoS rule" on the default QoS rule.</w:t>
      </w:r>
    </w:p>
    <w:p w14:paraId="2281605A" w14:textId="77777777" w:rsidR="008269D7" w:rsidRDefault="008269D7" w:rsidP="008269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585A2D64" w14:textId="77777777" w:rsidR="008269D7" w:rsidRPr="00835E7B" w:rsidRDefault="008269D7" w:rsidP="008269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r w:rsidRPr="00835E7B">
        <w:t>QoS rule is empty.</w:t>
      </w:r>
    </w:p>
    <w:p w14:paraId="168C4739" w14:textId="77777777" w:rsidR="008269D7" w:rsidRPr="00835E7B" w:rsidRDefault="008269D7" w:rsidP="008269D7">
      <w:pPr>
        <w:pStyle w:val="B2"/>
      </w:pPr>
      <w:r w:rsidRPr="00835E7B">
        <w:t>7)</w:t>
      </w:r>
      <w:r w:rsidRPr="00835E7B">
        <w:tab/>
        <w:t>When the rule operation is "Create new QoS rule", there is already an existing QoS rule with the same QoS rule identifier and the UE is not in NB-N1 mode.</w:t>
      </w:r>
    </w:p>
    <w:p w14:paraId="1E950CC8" w14:textId="77777777" w:rsidR="008269D7" w:rsidRPr="00835E7B" w:rsidRDefault="008269D7" w:rsidP="008269D7">
      <w:pPr>
        <w:pStyle w:val="B2"/>
      </w:pPr>
      <w:r w:rsidRPr="00835E7B">
        <w:t>8)</w:t>
      </w:r>
      <w:r w:rsidRPr="00835E7B">
        <w:tab/>
      </w:r>
      <w:r w:rsidRPr="00835E7B">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 </w:t>
      </w:r>
    </w:p>
    <w:p w14:paraId="57181B8A" w14:textId="77777777" w:rsidR="008269D7" w:rsidRPr="00835E7B" w:rsidRDefault="008269D7" w:rsidP="008269D7">
      <w:pPr>
        <w:pStyle w:val="B2"/>
      </w:pPr>
      <w:r w:rsidRPr="00835E7B">
        <w:t>9)</w:t>
      </w:r>
      <w:r w:rsidRPr="00835E7B">
        <w:tab/>
        <w:t xml:space="preserve">When the rule operation is different than "Delete existing QoS rule", </w:t>
      </w:r>
      <w:r w:rsidRPr="00835E7B">
        <w:rPr>
          <w:lang w:eastAsia="ko-KR"/>
        </w:rPr>
        <w:t xml:space="preserve">the </w:t>
      </w:r>
      <w:r w:rsidRPr="00835E7B">
        <w:t>DQR bit of the QoS rule is set to "the QoS rule is not the default QoS rule" and the UE is in NB-N1 mode.</w:t>
      </w:r>
    </w:p>
    <w:p w14:paraId="52E55087" w14:textId="77777777" w:rsidR="008269D7" w:rsidRPr="00835E7B" w:rsidRDefault="008269D7" w:rsidP="008269D7">
      <w:pPr>
        <w:pStyle w:val="B2"/>
      </w:pPr>
      <w:r w:rsidRPr="00835E7B">
        <w:t>10)</w:t>
      </w:r>
      <w:r w:rsidRPr="00835E7B">
        <w:tab/>
        <w:t>When the rule operation is "Create new QoS rule", the DQR bit is set to "the QoS rule is not the default QoS rule", and the PDU session type of the PDU session is "Unstructured".</w:t>
      </w:r>
    </w:p>
    <w:p w14:paraId="424F2B40" w14:textId="77777777" w:rsidR="008269D7" w:rsidRPr="00835E7B" w:rsidRDefault="008269D7" w:rsidP="008269D7">
      <w:pPr>
        <w:pStyle w:val="B2"/>
      </w:pPr>
      <w:r w:rsidRPr="00835E7B">
        <w:t>11)</w:t>
      </w:r>
      <w:r w:rsidRPr="00835E7B">
        <w:tab/>
        <w:t>When the rule operation is "Delete existing QoS rule" and there is no existing QoS rule with the same QoS rule identifier.</w:t>
      </w:r>
    </w:p>
    <w:p w14:paraId="723B18C7" w14:textId="77777777" w:rsidR="008269D7" w:rsidRPr="00835E7B" w:rsidRDefault="008269D7" w:rsidP="008269D7">
      <w:pPr>
        <w:pStyle w:val="B2"/>
      </w:pPr>
      <w:r w:rsidRPr="00835E7B">
        <w:t>12)</w:t>
      </w:r>
      <w:r w:rsidRPr="00835E7B">
        <w:tab/>
        <w:t>When the flow description operation is "Create new QoS flow description", there is already an existing QoS flow description with the same QoS flow identifier and the UE is not in NB-N1 mode.</w:t>
      </w:r>
    </w:p>
    <w:p w14:paraId="60328506" w14:textId="77777777" w:rsidR="008269D7" w:rsidRPr="00835E7B" w:rsidRDefault="008269D7" w:rsidP="008269D7">
      <w:pPr>
        <w:pStyle w:val="B2"/>
      </w:pPr>
      <w:r w:rsidRPr="00835E7B">
        <w:t>13)</w:t>
      </w:r>
      <w:r w:rsidRPr="00835E7B">
        <w:tab/>
        <w:t>When the flow description operation is "Modify existing QoS flow description", the associated QoS flow description does not exist and the UE is not in NB-N1 mode.</w:t>
      </w:r>
    </w:p>
    <w:p w14:paraId="0D262567" w14:textId="77777777" w:rsidR="008269D7" w:rsidRPr="00835E7B" w:rsidRDefault="008269D7" w:rsidP="008269D7">
      <w:pPr>
        <w:pStyle w:val="B2"/>
      </w:pPr>
      <w:r w:rsidRPr="00835E7B">
        <w:t>14)</w:t>
      </w:r>
      <w:r w:rsidRPr="00835E7B">
        <w:tab/>
        <w:t>When the flow description operation is "Delete existing QoS flow description" and there is no existing QoS flow description with the same QoS flow identifier.</w:t>
      </w:r>
    </w:p>
    <w:p w14:paraId="0B759B51" w14:textId="77777777" w:rsidR="008269D7" w:rsidRPr="00835E7B" w:rsidRDefault="008269D7" w:rsidP="008269D7">
      <w:pPr>
        <w:pStyle w:val="B2"/>
      </w:pPr>
      <w:r w:rsidRPr="00835E7B">
        <w:t>15)</w:t>
      </w:r>
      <w:r w:rsidRPr="00835E7B">
        <w:tab/>
        <w:t>When the flow description operation is different than "Delete existing QoS flow description", the QFI is not the same as the QFI of the default QoS rule and the UE is in NB-N1 mode.</w:t>
      </w:r>
    </w:p>
    <w:p w14:paraId="39D41D10" w14:textId="77777777" w:rsidR="008269D7" w:rsidRDefault="008269D7" w:rsidP="008269D7">
      <w:pPr>
        <w:pStyle w:val="B2"/>
      </w:pPr>
      <w:r w:rsidRPr="00835E7B">
        <w:t>16)</w:t>
      </w:r>
      <w:r w:rsidRPr="00835E7B">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196BAFDA" w14:textId="77777777" w:rsidR="008269D7" w:rsidRDefault="008269D7" w:rsidP="008269D7">
      <w:pPr>
        <w:pStyle w:val="B1"/>
      </w:pPr>
      <w:r w:rsidRPr="00CC0C94">
        <w:tab/>
      </w:r>
      <w:r>
        <w:t>In case 4, the UE shall initiate a PDU session release procedure by sending a PDU SESSION RELEASE REQUEST message with 5GSM cause #83 "semantic error in the QoS operation".</w:t>
      </w:r>
    </w:p>
    <w:p w14:paraId="53460B25" w14:textId="77777777" w:rsidR="008269D7" w:rsidRPr="00CC0C94" w:rsidRDefault="008269D7" w:rsidP="008269D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41267930" w14:textId="77777777" w:rsidR="008269D7" w:rsidRDefault="008269D7" w:rsidP="008269D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7C03EBBE" w14:textId="77777777" w:rsidR="008269D7" w:rsidRDefault="008269D7" w:rsidP="008269D7">
      <w:pPr>
        <w:pStyle w:val="B1"/>
        <w:rPr>
          <w:lang w:eastAsia="ko-KR"/>
        </w:rPr>
      </w:pPr>
      <w:r>
        <w:rPr>
          <w:lang w:eastAsia="ko-KR"/>
        </w:rPr>
        <w:lastRenderedPageBreak/>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D77D8E7" w14:textId="77777777" w:rsidR="008269D7" w:rsidRDefault="008269D7" w:rsidP="008269D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9C8D994" w14:textId="77777777" w:rsidR="008269D7" w:rsidRPr="00CC0C94" w:rsidRDefault="008269D7" w:rsidP="008269D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94FDD6D" w14:textId="77777777" w:rsidR="008269D7" w:rsidRPr="00CC0C94" w:rsidRDefault="008269D7" w:rsidP="008269D7">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7EE968F" w14:textId="77777777" w:rsidR="008269D7" w:rsidRDefault="008269D7" w:rsidP="008269D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712BE5F" w14:textId="77777777" w:rsidR="008269D7" w:rsidRDefault="008269D7" w:rsidP="008269D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51E14DD" w14:textId="77777777" w:rsidR="008269D7" w:rsidRDefault="008269D7" w:rsidP="008269D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E13074C" w14:textId="77777777" w:rsidR="008269D7" w:rsidRDefault="008269D7" w:rsidP="008269D7">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B0BE478" w14:textId="77777777" w:rsidR="008269D7" w:rsidRDefault="008269D7" w:rsidP="008269D7">
      <w:pPr>
        <w:pStyle w:val="B1"/>
      </w:pPr>
      <w:r>
        <w:tab/>
        <w:t>Otherwise, the UE shall reject the PDU SESSION MODIFICATION COMMAND message with 5GSM cause #83 "semantic error in the QoS operation".</w:t>
      </w:r>
    </w:p>
    <w:p w14:paraId="4248C528" w14:textId="77777777" w:rsidR="008269D7" w:rsidRDefault="008269D7" w:rsidP="008269D7">
      <w:pPr>
        <w:pStyle w:val="B1"/>
      </w:pPr>
      <w:r>
        <w:t>b)</w:t>
      </w:r>
      <w:r>
        <w:tab/>
        <w:t>Syntactical errors in QoS operations:</w:t>
      </w:r>
    </w:p>
    <w:p w14:paraId="7CC06938" w14:textId="77777777" w:rsidR="008269D7" w:rsidRDefault="008269D7" w:rsidP="008269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7C917370" w14:textId="77777777" w:rsidR="008269D7" w:rsidRPr="00CC0C94" w:rsidRDefault="008269D7" w:rsidP="008269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30697AE" w14:textId="77777777" w:rsidR="008269D7" w:rsidRPr="00835E7B" w:rsidRDefault="008269D7" w:rsidP="008269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w:t>
      </w:r>
      <w:r w:rsidRPr="00835E7B">
        <w:t>deleted does not exist in the original QoS rule.</w:t>
      </w:r>
    </w:p>
    <w:p w14:paraId="5EF5E220" w14:textId="77777777" w:rsidR="008269D7" w:rsidRPr="00835E7B" w:rsidRDefault="008269D7" w:rsidP="008269D7">
      <w:pPr>
        <w:pStyle w:val="B2"/>
      </w:pPr>
      <w:r w:rsidRPr="00835E7B">
        <w:t>4)</w:t>
      </w:r>
      <w:r w:rsidRPr="00835E7B">
        <w:tab/>
        <w:t>Void.</w:t>
      </w:r>
    </w:p>
    <w:p w14:paraId="19F0BF77" w14:textId="77777777" w:rsidR="008269D7" w:rsidRPr="00835E7B" w:rsidRDefault="008269D7" w:rsidP="008269D7">
      <w:pPr>
        <w:pStyle w:val="B2"/>
      </w:pPr>
      <w:r w:rsidRPr="00835E7B">
        <w:t>5)</w:t>
      </w:r>
      <w:r w:rsidRPr="00835E7B">
        <w:tab/>
        <w:t>When there are other types of syntactical errors in the coding of the QoS rules IE, such as a mismatch between the number of packet filters subfield, and the number of packet filters in the packet filter list.</w:t>
      </w:r>
    </w:p>
    <w:p w14:paraId="43EE09E7" w14:textId="77777777" w:rsidR="008269D7" w:rsidRPr="00835E7B" w:rsidRDefault="008269D7" w:rsidP="008269D7">
      <w:pPr>
        <w:pStyle w:val="B2"/>
      </w:pPr>
      <w:r w:rsidRPr="00835E7B">
        <w:t>6)</w:t>
      </w:r>
      <w:r w:rsidRPr="00835E7B">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1DFEBC4F" w14:textId="77777777" w:rsidR="008269D7" w:rsidRDefault="008269D7" w:rsidP="008269D7">
      <w:pPr>
        <w:pStyle w:val="B2"/>
      </w:pPr>
      <w:r w:rsidRPr="00835E7B">
        <w:t>7)</w:t>
      </w:r>
      <w:r w:rsidRPr="00835E7B">
        <w:tab/>
        <w:t>When, the</w:t>
      </w:r>
    </w:p>
    <w:p w14:paraId="508AF0EC" w14:textId="77777777" w:rsidR="008269D7" w:rsidRDefault="008269D7" w:rsidP="008269D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w:t>
      </w:r>
      <w:r>
        <w:lastRenderedPageBreak/>
        <w:t xml:space="preserve">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D497FD9" w14:textId="77777777" w:rsidR="008269D7" w:rsidRDefault="008269D7" w:rsidP="008269D7">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7BA9A2D" w14:textId="77777777" w:rsidR="008269D7" w:rsidRDefault="008269D7" w:rsidP="008269D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1CB96B05" w14:textId="77777777" w:rsidR="008269D7" w:rsidRPr="00CC0C94" w:rsidRDefault="008269D7" w:rsidP="008269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4B5AEA" w14:textId="77777777" w:rsidR="008269D7" w:rsidRPr="00835E7B" w:rsidRDefault="008269D7" w:rsidP="008269D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w:t>
      </w:r>
      <w:r w:rsidRPr="00835E7B">
        <w:t>MODIFICATION REQUEST message with 5GSM cause #84 "syntactical error in the QoS operations" to delete all the packet filters for the default QoS rule.</w:t>
      </w:r>
    </w:p>
    <w:p w14:paraId="35EB6A0C" w14:textId="77777777" w:rsidR="008269D7" w:rsidRPr="00835E7B" w:rsidRDefault="008269D7" w:rsidP="008269D7">
      <w:pPr>
        <w:pStyle w:val="B1"/>
      </w:pPr>
      <w:r w:rsidRPr="00835E7B">
        <w:tab/>
        <w:t>In case 7, if the 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 requested PDU session modification procedure with 5GSM cause #84 "syntactical error in the QoS operation" to delete the QoS rule for which it has deleted.</w:t>
      </w:r>
    </w:p>
    <w:p w14:paraId="23501A30" w14:textId="77777777" w:rsidR="008269D7" w:rsidRPr="00CC0C94" w:rsidRDefault="008269D7" w:rsidP="008269D7">
      <w:pPr>
        <w:pStyle w:val="B1"/>
      </w:pPr>
      <w:r w:rsidRPr="00835E7B">
        <w:tab/>
        <w:t>In case 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 "syntactical error in the QoS operation". Otherwise, if the QoS rules IE contains at least one other valid QoS rule or the QoS flow description IE contains at least one other valid QoS flow description, the UE shall not diagnose an error and shall further process the request, if no error according to items c and d was detected. After</w:t>
      </w:r>
      <w:r>
        <w:t xml:space="preserve">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53097662" w14:textId="77777777" w:rsidR="008269D7" w:rsidRDefault="008269D7" w:rsidP="008269D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D0F6A5D" w14:textId="6E8DED6D" w:rsidR="008269D7" w:rsidRPr="00BC0603" w:rsidRDefault="008269D7" w:rsidP="008269D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ins w:id="13" w:author="Qiangli (Cristina)" w:date="2020-12-22T15:45:00Z">
        <w:r w:rsidR="00D75EEF">
          <w:t xml:space="preserve"> and the UE is not in NB-N1 mode</w:t>
        </w:r>
      </w:ins>
      <w:r w:rsidRPr="00BC0603">
        <w:t>.</w:t>
      </w:r>
    </w:p>
    <w:p w14:paraId="437046AE" w14:textId="77777777" w:rsidR="008269D7" w:rsidRDefault="008269D7" w:rsidP="008269D7">
      <w:pPr>
        <w:pStyle w:val="B1"/>
      </w:pPr>
      <w:r w:rsidRPr="00CC0C94">
        <w:t>c)</w:t>
      </w:r>
      <w:r w:rsidRPr="00CC0C94">
        <w:tab/>
        <w:t xml:space="preserve">Semantic errors in </w:t>
      </w:r>
      <w:r w:rsidRPr="004B6717">
        <w:t>packet</w:t>
      </w:r>
      <w:r w:rsidRPr="00CC0C94">
        <w:t xml:space="preserve"> filters:</w:t>
      </w:r>
    </w:p>
    <w:p w14:paraId="45545355" w14:textId="77777777" w:rsidR="008269D7" w:rsidRPr="00CC0C94" w:rsidRDefault="008269D7" w:rsidP="008269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0DC0B7" w14:textId="77777777" w:rsidR="008269D7" w:rsidRPr="00CC0C94" w:rsidRDefault="008269D7" w:rsidP="008269D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DA70857" w14:textId="77777777" w:rsidR="008269D7" w:rsidRPr="00CC0C94" w:rsidRDefault="008269D7" w:rsidP="008269D7">
      <w:pPr>
        <w:pStyle w:val="B1"/>
      </w:pPr>
      <w:r w:rsidRPr="00CC0C94">
        <w:t>d)</w:t>
      </w:r>
      <w:r w:rsidRPr="00CC0C94">
        <w:tab/>
        <w:t>Syntactical errors in packet filters:</w:t>
      </w:r>
    </w:p>
    <w:p w14:paraId="6BF7E5F7" w14:textId="77777777" w:rsidR="008269D7" w:rsidRPr="00CC0C94" w:rsidRDefault="008269D7" w:rsidP="008269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03E384F" w14:textId="77777777" w:rsidR="008269D7" w:rsidRDefault="008269D7" w:rsidP="008269D7">
      <w:pPr>
        <w:pStyle w:val="B2"/>
      </w:pPr>
      <w:r>
        <w:t>2</w:t>
      </w:r>
      <w:r w:rsidRPr="00CC0C94">
        <w:t>)</w:t>
      </w:r>
      <w:r w:rsidRPr="00CC0C94">
        <w:tab/>
        <w:t>When there are other types of syntactical errors in the coding of packet filters, such as the use of a reserved value for a packet filter component identifier.</w:t>
      </w:r>
    </w:p>
    <w:p w14:paraId="0E02E0AE" w14:textId="77777777" w:rsidR="008269D7" w:rsidRDefault="008269D7" w:rsidP="008269D7">
      <w:pPr>
        <w:pStyle w:val="B1"/>
      </w:pPr>
      <w:r w:rsidRPr="00CC0C94">
        <w:tab/>
      </w:r>
      <w:r>
        <w:t xml:space="preserve">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w:t>
      </w:r>
      <w:r>
        <w:lastRenderedPageBreak/>
        <w:t>an error, further process the PDU SESSION MODIFICATION COMMAND message and, if it was processed successfully, replace the old packet filter with the new packet filter which have the identical packet filter identifiers.</w:t>
      </w:r>
    </w:p>
    <w:p w14:paraId="1F722C9C" w14:textId="77777777" w:rsidR="008269D7" w:rsidRDefault="008269D7" w:rsidP="008269D7">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7A261564" w14:textId="77777777" w:rsidR="008269D7" w:rsidRDefault="008269D7" w:rsidP="008269D7">
      <w:r>
        <w:t>If:</w:t>
      </w:r>
    </w:p>
    <w:p w14:paraId="220F8A6D" w14:textId="77777777" w:rsidR="008269D7" w:rsidRDefault="008269D7" w:rsidP="008269D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93E3D0E" w14:textId="77777777" w:rsidR="008269D7" w:rsidRDefault="008269D7" w:rsidP="008269D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73B92A88" w14:textId="77777777" w:rsidR="008269D7" w:rsidRDefault="008269D7" w:rsidP="008269D7">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1A1AB8E" w14:textId="77777777" w:rsidR="008269D7" w:rsidRDefault="008269D7" w:rsidP="008269D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23F1BB6" w14:textId="77777777" w:rsidR="008269D7" w:rsidRDefault="008269D7" w:rsidP="008269D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A16E6A3" w14:textId="77777777" w:rsidR="008269D7" w:rsidRDefault="008269D7" w:rsidP="008269D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3ED7E69D" w14:textId="1633268C" w:rsidR="00EE3636" w:rsidRDefault="00EE3636" w:rsidP="00EE3636">
      <w:pPr>
        <w:jc w:val="center"/>
        <w:rPr>
          <w:noProof/>
          <w:highlight w:val="cyan"/>
        </w:rPr>
      </w:pPr>
      <w:r w:rsidRPr="00D62207">
        <w:rPr>
          <w:noProof/>
          <w:highlight w:val="cyan"/>
        </w:rPr>
        <w:t xml:space="preserve">***** </w:t>
      </w:r>
      <w:r>
        <w:rPr>
          <w:noProof/>
          <w:highlight w:val="cyan"/>
        </w:rPr>
        <w:t>end of 2</w:t>
      </w:r>
      <w:r w:rsidRPr="00EE3636">
        <w:rPr>
          <w:noProof/>
          <w:highlight w:val="cyan"/>
          <w:vertAlign w:val="superscript"/>
        </w:rPr>
        <w:t>nd</w:t>
      </w:r>
      <w:r>
        <w:rPr>
          <w:noProof/>
          <w:highlight w:val="cyan"/>
        </w:rPr>
        <w:t xml:space="preserve"> </w:t>
      </w:r>
      <w:r w:rsidRPr="00D62207">
        <w:rPr>
          <w:noProof/>
          <w:highlight w:val="cyan"/>
        </w:rPr>
        <w:t>change*****</w:t>
      </w:r>
    </w:p>
    <w:p w14:paraId="5C88F0D1" w14:textId="77777777" w:rsidR="00EE3636" w:rsidRDefault="00EE3636" w:rsidP="00EE3636">
      <w:pPr>
        <w:jc w:val="center"/>
        <w:rPr>
          <w:noProof/>
          <w:highlight w:val="cyan"/>
        </w:rPr>
      </w:pPr>
    </w:p>
    <w:p w14:paraId="41AFBC39" w14:textId="7D53AC2D" w:rsidR="00EE3636" w:rsidRDefault="00EE3636" w:rsidP="00EE3636">
      <w:pPr>
        <w:jc w:val="center"/>
        <w:rPr>
          <w:noProof/>
          <w:highlight w:val="cyan"/>
        </w:rPr>
      </w:pPr>
      <w:r w:rsidRPr="00D62207">
        <w:rPr>
          <w:noProof/>
          <w:highlight w:val="cyan"/>
        </w:rPr>
        <w:t xml:space="preserve">***** </w:t>
      </w:r>
      <w:r>
        <w:rPr>
          <w:noProof/>
          <w:highlight w:val="cyan"/>
        </w:rPr>
        <w:t>start of 3</w:t>
      </w:r>
      <w:r w:rsidRPr="00EE3636">
        <w:rPr>
          <w:noProof/>
          <w:highlight w:val="cyan"/>
          <w:vertAlign w:val="superscript"/>
        </w:rPr>
        <w:t>rd</w:t>
      </w:r>
      <w:r>
        <w:rPr>
          <w:noProof/>
          <w:highlight w:val="cyan"/>
        </w:rPr>
        <w:t xml:space="preserve"> </w:t>
      </w:r>
      <w:r w:rsidRPr="00D62207">
        <w:rPr>
          <w:noProof/>
          <w:highlight w:val="cyan"/>
        </w:rPr>
        <w:t>change*****</w:t>
      </w:r>
    </w:p>
    <w:p w14:paraId="2859265E" w14:textId="77777777" w:rsidR="00045664" w:rsidRPr="00440029" w:rsidRDefault="00045664" w:rsidP="00045664">
      <w:pPr>
        <w:pStyle w:val="4"/>
      </w:pPr>
      <w:r>
        <w:t>6.4.1.3</w:t>
      </w:r>
      <w:r>
        <w:tab/>
        <w:t>UE-</w:t>
      </w:r>
      <w:r w:rsidRPr="00440029">
        <w:t>requested PDU session establishment procedure accepted</w:t>
      </w:r>
      <w:r w:rsidRPr="00286D09">
        <w:t xml:space="preserve"> </w:t>
      </w:r>
      <w:r>
        <w:t>by the network</w:t>
      </w:r>
    </w:p>
    <w:p w14:paraId="7F21A8C7" w14:textId="77777777" w:rsidR="00045664" w:rsidRDefault="00045664" w:rsidP="00045664">
      <w:r w:rsidRPr="00440029">
        <w:t>If the connectivity with the requested DN is accepted by the network, the SMF shall create a PDU SESSION ESTABLISHMENT ACCEPT message.</w:t>
      </w:r>
    </w:p>
    <w:p w14:paraId="4954E92E" w14:textId="77777777" w:rsidR="00045664" w:rsidRDefault="00045664" w:rsidP="00045664">
      <w:r>
        <w:t>If the UE requests establishing an emergency PDU session, the network shall not check for service area restrictions or subscription restrictions when processing the PDU SESSION ESTABLISHMENT REQUEST message.</w:t>
      </w:r>
    </w:p>
    <w:p w14:paraId="59827289" w14:textId="77777777" w:rsidR="00045664" w:rsidRDefault="00045664" w:rsidP="0004566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C70D007" w14:textId="77777777" w:rsidR="00045664" w:rsidRDefault="00045664" w:rsidP="0004566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EE989B8" w14:textId="77777777" w:rsidR="00045664" w:rsidRPr="00EE0C95" w:rsidRDefault="00045664" w:rsidP="0004566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54FDFC" w14:textId="77777777" w:rsidR="00045664" w:rsidRDefault="00045664" w:rsidP="0004566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7A0717B" w14:textId="77777777" w:rsidR="00045664" w:rsidRDefault="00045664" w:rsidP="00045664">
      <w:pPr>
        <w:pStyle w:val="B1"/>
      </w:pPr>
      <w:r>
        <w:t>a)</w:t>
      </w:r>
      <w:r>
        <w:tab/>
        <w:t>the Authorized QoS rules IE contains at least one GBR QoS flow;</w:t>
      </w:r>
    </w:p>
    <w:p w14:paraId="712E59B7" w14:textId="77777777" w:rsidR="00045664" w:rsidRDefault="00045664" w:rsidP="00045664">
      <w:pPr>
        <w:pStyle w:val="B1"/>
      </w:pPr>
      <w:r>
        <w:lastRenderedPageBreak/>
        <w:t>b)</w:t>
      </w:r>
      <w:r>
        <w:tab/>
        <w:t>the QFI is not the same as the 5QI of the QoS flow identified by the QFI; or</w:t>
      </w:r>
    </w:p>
    <w:p w14:paraId="1A34C01D" w14:textId="77777777" w:rsidR="00045664" w:rsidRPr="00EE0C95" w:rsidRDefault="00045664" w:rsidP="0004566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4BACB1C" w14:textId="77777777" w:rsidR="00045664" w:rsidRDefault="00045664" w:rsidP="0004566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D0EE250" w14:textId="77777777" w:rsidR="00045664" w:rsidRDefault="00045664" w:rsidP="0004566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F0CFBB0" w14:textId="77777777" w:rsidR="00045664" w:rsidRDefault="00045664" w:rsidP="0004566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0208CF8" w14:textId="77777777" w:rsidR="00045664" w:rsidRDefault="00045664" w:rsidP="0004566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6BCCCDA6" w14:textId="77777777" w:rsidR="00045664" w:rsidRPr="003F7202" w:rsidRDefault="00045664" w:rsidP="0004566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FA450E" w14:textId="77777777" w:rsidR="00045664" w:rsidRPr="00EE0C95" w:rsidRDefault="00045664" w:rsidP="0004566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E37E55A" w14:textId="77777777" w:rsidR="00045664" w:rsidRPr="000032F7" w:rsidRDefault="00045664" w:rsidP="0004566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166A189" w14:textId="77777777" w:rsidR="00045664" w:rsidRPr="000032F7" w:rsidRDefault="00045664" w:rsidP="0004566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94FD790" w14:textId="77777777" w:rsidR="00045664" w:rsidRDefault="00045664" w:rsidP="0004566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0DA481" w14:textId="77777777" w:rsidR="00045664" w:rsidRDefault="00045664" w:rsidP="0004566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16C9FA3" w14:textId="77777777" w:rsidR="00045664" w:rsidRDefault="00045664" w:rsidP="00045664">
      <w:pPr>
        <w:pStyle w:val="B1"/>
      </w:pPr>
      <w:r>
        <w:t>a)</w:t>
      </w:r>
      <w:r>
        <w:tab/>
      </w:r>
      <w:r w:rsidRPr="00EE0C95">
        <w:rPr>
          <w:rFonts w:eastAsia="MS Mincho"/>
        </w:rPr>
        <w:t xml:space="preserve">the </w:t>
      </w:r>
      <w:r w:rsidRPr="00EE0C95">
        <w:t>S-NSSAI</w:t>
      </w:r>
      <w:r>
        <w:t xml:space="preserve"> of the PDU session; and</w:t>
      </w:r>
    </w:p>
    <w:p w14:paraId="2F350197" w14:textId="77777777" w:rsidR="00045664" w:rsidRPr="00EE0C95" w:rsidRDefault="00045664" w:rsidP="00045664">
      <w:pPr>
        <w:pStyle w:val="B1"/>
      </w:pPr>
      <w:r>
        <w:t>b)</w:t>
      </w:r>
      <w:r>
        <w:tab/>
        <w:t xml:space="preserve">the mapped S-NSSAI </w:t>
      </w:r>
      <w:r w:rsidRPr="00E118DD">
        <w:t>(</w:t>
      </w:r>
      <w:r>
        <w:t>if available in roaming scenarios</w:t>
      </w:r>
      <w:r w:rsidRPr="00E118DD">
        <w:t>)</w:t>
      </w:r>
      <w:r w:rsidRPr="00EE0C95">
        <w:t>.</w:t>
      </w:r>
    </w:p>
    <w:p w14:paraId="1F8ABB60" w14:textId="77777777" w:rsidR="00045664" w:rsidRPr="00EE0C95" w:rsidRDefault="00045664" w:rsidP="0004566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430A39" w14:textId="77777777" w:rsidR="00045664" w:rsidRDefault="00045664" w:rsidP="0004566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EEBF6F6" w14:textId="77777777" w:rsidR="00045664" w:rsidRPr="00440029" w:rsidRDefault="00045664" w:rsidP="0004566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6E156F" w14:textId="77777777" w:rsidR="00045664" w:rsidRPr="00440029" w:rsidRDefault="00045664" w:rsidP="0004566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390389" w14:textId="77777777" w:rsidR="00045664" w:rsidRPr="00440029" w:rsidRDefault="00045664" w:rsidP="0004566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D499228" w14:textId="77777777" w:rsidR="00045664" w:rsidRPr="00440029" w:rsidRDefault="00045664" w:rsidP="00045664">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A78FE3F" w14:textId="77777777" w:rsidR="00045664" w:rsidRPr="0046178B" w:rsidRDefault="00045664" w:rsidP="0004566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EBE7826" w14:textId="77777777" w:rsidR="00045664" w:rsidRPr="00EE0C95" w:rsidRDefault="00045664" w:rsidP="0004566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C142BA8" w14:textId="77777777" w:rsidR="00045664" w:rsidRDefault="00045664" w:rsidP="0004566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CDBD4C7" w14:textId="77777777" w:rsidR="00045664" w:rsidRPr="00373C2E" w:rsidRDefault="00045664" w:rsidP="0004566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7E9CCE" w14:textId="77777777" w:rsidR="00045664" w:rsidRPr="00373C2E" w:rsidRDefault="00045664" w:rsidP="0004566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C523B63" w14:textId="77777777" w:rsidR="00045664" w:rsidRPr="00EE0C95" w:rsidRDefault="00045664" w:rsidP="00045664">
      <w:r>
        <w:t>If the value of the RQ timer is set to "deactivated" or has a value of zero, the UE considers that RQoS is not applied for this PDU session.</w:t>
      </w:r>
    </w:p>
    <w:p w14:paraId="79BD39C6" w14:textId="77777777" w:rsidR="00045664" w:rsidRDefault="00045664" w:rsidP="00045664">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6B5E6806" w14:textId="77777777" w:rsidR="00045664" w:rsidRDefault="00045664" w:rsidP="0004566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FC99B34" w14:textId="77777777" w:rsidR="00045664" w:rsidRDefault="00045664" w:rsidP="0004566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453D875" w14:textId="77777777" w:rsidR="00045664" w:rsidRPr="0046178B" w:rsidRDefault="00045664" w:rsidP="0004566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FA3CDAD" w14:textId="77777777" w:rsidR="00045664" w:rsidRPr="00F95AEC" w:rsidRDefault="00045664" w:rsidP="0004566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A16697E" w14:textId="77777777" w:rsidR="00045664" w:rsidRPr="00F95AEC" w:rsidRDefault="00045664" w:rsidP="0004566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8DA0C85" w14:textId="77777777" w:rsidR="00045664" w:rsidRPr="00F95AEC" w:rsidRDefault="00045664" w:rsidP="00045664">
      <w:pPr>
        <w:pStyle w:val="B1"/>
      </w:pPr>
      <w:r w:rsidRPr="00F95AEC">
        <w:t>b)</w:t>
      </w:r>
      <w:r w:rsidRPr="00F95AEC">
        <w:tab/>
        <w:t>the requested PDU session shall not be established as an always-on PDU session and:</w:t>
      </w:r>
    </w:p>
    <w:p w14:paraId="701F2CFF" w14:textId="77777777" w:rsidR="00045664" w:rsidRPr="00F95AEC" w:rsidRDefault="00045664" w:rsidP="0004566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70E14F1" w14:textId="77777777" w:rsidR="00045664" w:rsidRPr="00F95AEC" w:rsidRDefault="00045664" w:rsidP="0004566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2464760" w14:textId="77777777" w:rsidR="00045664" w:rsidRPr="00005BB5" w:rsidRDefault="00045664" w:rsidP="0004566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w:t>
      </w:r>
      <w:r w:rsidRPr="00DC73EF">
        <w:lastRenderedPageBreak/>
        <w:t>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D2D2863" w14:textId="77777777" w:rsidR="00045664" w:rsidRDefault="00045664" w:rsidP="0004566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7310D8" w14:textId="77777777" w:rsidR="00045664" w:rsidRDefault="00045664" w:rsidP="0004566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159EEC3" w14:textId="77777777" w:rsidR="00045664" w:rsidRPr="00116AE4" w:rsidRDefault="00045664" w:rsidP="0004566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2295C79" w14:textId="77777777" w:rsidR="00045664" w:rsidRPr="001449C7" w:rsidRDefault="00045664" w:rsidP="0004566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7CD592F" w14:textId="77777777" w:rsidR="00045664" w:rsidRDefault="00045664" w:rsidP="00045664">
      <w:r w:rsidRPr="00CC0C94">
        <w:t>If</w:t>
      </w:r>
      <w:r>
        <w:t>:</w:t>
      </w:r>
    </w:p>
    <w:p w14:paraId="2BE34800" w14:textId="77777777" w:rsidR="00045664" w:rsidRDefault="00045664" w:rsidP="0004566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94DFF5E" w14:textId="77777777" w:rsidR="00045664" w:rsidRDefault="00045664" w:rsidP="00045664">
      <w:pPr>
        <w:pStyle w:val="B1"/>
      </w:pPr>
      <w:r>
        <w:t>b)</w:t>
      </w:r>
      <w:r>
        <w:tab/>
        <w:t>the SMF supports</w:t>
      </w:r>
      <w:r w:rsidRPr="007B0020">
        <w:t xml:space="preserve"> </w:t>
      </w:r>
      <w:r>
        <w:t>IP h</w:t>
      </w:r>
      <w:r w:rsidRPr="00CC0C94">
        <w:t>eader compression</w:t>
      </w:r>
      <w:r>
        <w:t xml:space="preserve"> for control plane CIoT 5GS optimization;</w:t>
      </w:r>
    </w:p>
    <w:p w14:paraId="504A8B0B" w14:textId="77777777" w:rsidR="00045664" w:rsidRDefault="00045664" w:rsidP="0004566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C5134A" w14:textId="77777777" w:rsidR="00045664" w:rsidRDefault="00045664" w:rsidP="00045664">
      <w:r w:rsidRPr="00CC0C94">
        <w:t>If</w:t>
      </w:r>
      <w:r>
        <w:t>:</w:t>
      </w:r>
    </w:p>
    <w:p w14:paraId="6181E61B" w14:textId="77777777" w:rsidR="00045664" w:rsidRDefault="00045664" w:rsidP="0004566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658D0C" w14:textId="77777777" w:rsidR="00045664" w:rsidRDefault="00045664" w:rsidP="00045664">
      <w:pPr>
        <w:pStyle w:val="B1"/>
      </w:pPr>
      <w:r>
        <w:t>b)</w:t>
      </w:r>
      <w:r>
        <w:tab/>
        <w:t>the SMF supports</w:t>
      </w:r>
      <w:r w:rsidRPr="007B0020">
        <w:t xml:space="preserve"> </w:t>
      </w:r>
      <w:r>
        <w:t>Ethernet h</w:t>
      </w:r>
      <w:r w:rsidRPr="00CC0C94">
        <w:t>eader compression</w:t>
      </w:r>
      <w:r>
        <w:t xml:space="preserve"> for control plane CIoT 5GS optimization;</w:t>
      </w:r>
    </w:p>
    <w:p w14:paraId="05E0ED24" w14:textId="77777777" w:rsidR="00045664" w:rsidRDefault="00045664" w:rsidP="0004566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0F62126" w14:textId="77777777" w:rsidR="00045664" w:rsidRPr="00440029" w:rsidRDefault="00045664" w:rsidP="00045664">
      <w:pPr>
        <w:rPr>
          <w:lang w:val="en-US"/>
        </w:rPr>
      </w:pPr>
      <w:r w:rsidRPr="00440029">
        <w:t xml:space="preserve">The SMF shall send the PDU SESSION ESTABLISHMENT ACCEPT </w:t>
      </w:r>
      <w:r w:rsidRPr="00440029">
        <w:rPr>
          <w:lang w:val="en-US"/>
        </w:rPr>
        <w:t>message</w:t>
      </w:r>
      <w:r>
        <w:rPr>
          <w:lang w:val="en-US"/>
        </w:rPr>
        <w:t>.</w:t>
      </w:r>
    </w:p>
    <w:p w14:paraId="1D626295" w14:textId="77777777" w:rsidR="00045664" w:rsidRPr="00E86707" w:rsidRDefault="00045664" w:rsidP="0004566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26CB54F" w14:textId="77777777" w:rsidR="00045664" w:rsidRPr="00D74CA1" w:rsidRDefault="00045664" w:rsidP="0004566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F7486F7" w14:textId="77777777" w:rsidR="00045664" w:rsidRPr="00D74CA1" w:rsidRDefault="00045664" w:rsidP="00045664">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46AA7D2" w14:textId="77777777" w:rsidR="00045664" w:rsidRDefault="00045664" w:rsidP="0004566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AB4E0F4" w14:textId="77777777" w:rsidR="00045664" w:rsidRDefault="00045664" w:rsidP="00045664">
      <w:pPr>
        <w:pStyle w:val="B1"/>
      </w:pPr>
      <w:r>
        <w:t>a)</w:t>
      </w:r>
      <w:r>
        <w:tab/>
        <w:t>the UE shall delete the stored authorized QoS rules;</w:t>
      </w:r>
    </w:p>
    <w:p w14:paraId="0826DD4A" w14:textId="77777777" w:rsidR="00045664" w:rsidRDefault="00045664" w:rsidP="0004566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604220B" w14:textId="77777777" w:rsidR="00045664" w:rsidRDefault="00045664" w:rsidP="0004566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79AE8BE" w14:textId="77777777" w:rsidR="00045664" w:rsidRDefault="00045664" w:rsidP="00045664">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CDFBEAE" w14:textId="77777777" w:rsidR="00045664" w:rsidRPr="00835E7B" w:rsidRDefault="00045664" w:rsidP="0004566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w:t>
      </w:r>
      <w:r w:rsidRPr="00835E7B">
        <w:t>descriptions associated with the PDU session hav</w:t>
      </w:r>
      <w:r w:rsidRPr="00835E7B">
        <w:rPr>
          <w:rFonts w:hint="eastAsia"/>
          <w:lang w:eastAsia="zh-CN"/>
        </w:rPr>
        <w:t>e</w:t>
      </w:r>
      <w:r w:rsidRPr="00835E7B">
        <w:t xml:space="preserve"> reached the maximum number</w:t>
      </w:r>
      <w:r w:rsidRPr="00835E7B">
        <w:rPr>
          <w:rFonts w:hint="eastAsia"/>
          <w:lang w:eastAsia="zh-CN"/>
        </w:rPr>
        <w:t xml:space="preserve"> supported by the UE u</w:t>
      </w:r>
      <w:r w:rsidRPr="00835E7B">
        <w:t xml:space="preserve">pon receipt of a PDU SESSION ESTABLISHMENT ACCEPT message, then the UE </w:t>
      </w:r>
      <w:r w:rsidRPr="00835E7B">
        <w:rPr>
          <w:rFonts w:hint="eastAsia"/>
          <w:lang w:eastAsia="zh-CN"/>
        </w:rPr>
        <w:t>may</w:t>
      </w:r>
      <w:r w:rsidRPr="00835E7B">
        <w:t xml:space="preserve"> initiate the PDU session </w:t>
      </w:r>
      <w:r w:rsidRPr="00835E7B">
        <w:rPr>
          <w:rFonts w:hint="eastAsia"/>
          <w:lang w:eastAsia="zh-CN"/>
        </w:rPr>
        <w:t>release</w:t>
      </w:r>
      <w:r w:rsidRPr="00835E7B">
        <w:t xml:space="preserve"> procedure</w:t>
      </w:r>
      <w:r w:rsidRPr="00835E7B">
        <w:rPr>
          <w:rFonts w:hint="eastAsia"/>
          <w:lang w:eastAsia="zh-CN"/>
        </w:rPr>
        <w:t xml:space="preserve"> </w:t>
      </w:r>
      <w:r w:rsidRPr="00835E7B">
        <w:rPr>
          <w:lang w:eastAsia="ko-KR"/>
        </w:rPr>
        <w:t xml:space="preserve">by sending a PDU SESSION RELEASE REQUEST message </w:t>
      </w:r>
      <w:r w:rsidRPr="00835E7B">
        <w:t>with 5GSM cause #</w:t>
      </w:r>
      <w:r w:rsidRPr="00835E7B">
        <w:rPr>
          <w:rFonts w:hint="eastAsia"/>
          <w:lang w:eastAsia="zh-CN"/>
        </w:rPr>
        <w:t>26</w:t>
      </w:r>
      <w:r w:rsidRPr="00835E7B">
        <w:t xml:space="preserve"> "insufficient resources".</w:t>
      </w:r>
    </w:p>
    <w:p w14:paraId="7EA2E436" w14:textId="77777777" w:rsidR="00045664" w:rsidRPr="00835E7B" w:rsidRDefault="00045664" w:rsidP="00045664">
      <w:r w:rsidRPr="00835E7B">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A19E500" w14:textId="77777777" w:rsidR="00045664" w:rsidRPr="00835E7B" w:rsidRDefault="00045664" w:rsidP="00045664">
      <w:pPr>
        <w:pStyle w:val="B1"/>
      </w:pPr>
      <w:r w:rsidRPr="00835E7B">
        <w:t>a)</w:t>
      </w:r>
      <w:r w:rsidRPr="00835E7B">
        <w:tab/>
        <w:t>Semantic errors in QoS operations:</w:t>
      </w:r>
    </w:p>
    <w:p w14:paraId="5E7314BA" w14:textId="77777777" w:rsidR="00045664" w:rsidRPr="00835E7B" w:rsidRDefault="00045664" w:rsidP="00045664">
      <w:pPr>
        <w:pStyle w:val="B2"/>
      </w:pPr>
      <w:r w:rsidRPr="00835E7B">
        <w:t>1)</w:t>
      </w:r>
      <w:r w:rsidRPr="00835E7B">
        <w:tab/>
        <w:t>When the rule operation is "Create new QoS rule", and the DQR bit is set to "the QoS rule is the default QoS rule" when there's already a default QoS rule.</w:t>
      </w:r>
    </w:p>
    <w:p w14:paraId="7FEF1AB4" w14:textId="77777777" w:rsidR="00045664" w:rsidRDefault="00045664" w:rsidP="00045664">
      <w:pPr>
        <w:pStyle w:val="B2"/>
      </w:pPr>
      <w:r w:rsidRPr="00835E7B">
        <w:t>2)</w:t>
      </w:r>
      <w:r w:rsidRPr="00835E7B">
        <w:tab/>
        <w:t>When the rule operation is "Create new QoS rule", and there is no rule with the DQR bit set to "the QoS rule is the default QoS rule".</w:t>
      </w:r>
    </w:p>
    <w:p w14:paraId="12E06441" w14:textId="77777777" w:rsidR="00045664" w:rsidRDefault="00045664" w:rsidP="0004566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2C4A4" w14:textId="77777777" w:rsidR="00045664" w:rsidRDefault="00045664" w:rsidP="0004566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EEE95CD" w14:textId="77777777" w:rsidR="00045664" w:rsidRDefault="00045664" w:rsidP="0004566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1F5CB98" w14:textId="77777777" w:rsidR="00045664" w:rsidRDefault="00045664" w:rsidP="00045664">
      <w:pPr>
        <w:pStyle w:val="B2"/>
      </w:pPr>
      <w:r>
        <w:t>6)</w:t>
      </w:r>
      <w:r>
        <w:tab/>
        <w:t>When the rule operation is "Create new QoS rule" and two or more QoS rules associated with this PDU session would have identical QoS rule identifier values.</w:t>
      </w:r>
    </w:p>
    <w:p w14:paraId="4D902BD5" w14:textId="77777777" w:rsidR="00045664" w:rsidRDefault="00045664" w:rsidP="00045664">
      <w:pPr>
        <w:pStyle w:val="B2"/>
      </w:pPr>
      <w:r>
        <w:t>7)</w:t>
      </w:r>
      <w:r>
        <w:tab/>
        <w:t>When the rule operation is "Create new QoS rule", the DQR bit is set to "the QoS rule is not the default QoS rule", and the PDU session type of the PDU session is "Unstructured".</w:t>
      </w:r>
    </w:p>
    <w:p w14:paraId="2EEE6B44" w14:textId="77777777" w:rsidR="00045664" w:rsidRDefault="00045664" w:rsidP="0004566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95D4DE" w14:textId="77777777" w:rsidR="00045664" w:rsidRDefault="00045664" w:rsidP="0004566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0E13EEDE" w14:textId="77777777" w:rsidR="00045664" w:rsidRDefault="00045664" w:rsidP="0004566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DBF6030" w14:textId="77777777" w:rsidR="00045664" w:rsidRDefault="00045664" w:rsidP="00045664">
      <w:pPr>
        <w:pStyle w:val="B1"/>
      </w:pPr>
      <w:r>
        <w:tab/>
        <w:t>In case 4, case 5, or case 7 if the rule operation is for a non-default QoS rule, the UE shall send a PDU SESSION MODIFICATION REQUEST message to delete the QoS rule with 5GSM cause #83 "semantic error in the QoS operation".</w:t>
      </w:r>
    </w:p>
    <w:p w14:paraId="21D9EB5B" w14:textId="77777777" w:rsidR="00045664" w:rsidRDefault="00045664" w:rsidP="00045664">
      <w:pPr>
        <w:pStyle w:val="B1"/>
      </w:pPr>
      <w:r>
        <w:tab/>
        <w:t>In case 8, case 9, or case 10, the UE shall send a PDU SESSION MODIFICATION REQUEST message to delete the QoS flow description with 5GSM cause #83 "semantic error in the QoS operation".</w:t>
      </w:r>
    </w:p>
    <w:p w14:paraId="4026B456" w14:textId="77777777" w:rsidR="00045664" w:rsidRDefault="00045664" w:rsidP="0004566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7E11C83" w14:textId="77777777" w:rsidR="00045664" w:rsidRDefault="00045664" w:rsidP="00045664">
      <w:pPr>
        <w:pStyle w:val="B1"/>
      </w:pPr>
      <w:r>
        <w:t>b)</w:t>
      </w:r>
      <w:r>
        <w:tab/>
        <w:t>Syntactical errors in QoS operations:</w:t>
      </w:r>
    </w:p>
    <w:p w14:paraId="020F9C32" w14:textId="77777777" w:rsidR="00045664" w:rsidRDefault="00045664" w:rsidP="0004566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BE7CC09" w14:textId="77777777" w:rsidR="00045664" w:rsidRPr="00835E7B" w:rsidRDefault="00045664" w:rsidP="00045664">
      <w:pPr>
        <w:pStyle w:val="B2"/>
      </w:pPr>
      <w:r w:rsidRPr="00835E7B">
        <w:lastRenderedPageBreak/>
        <w:t>2)</w:t>
      </w:r>
      <w:r w:rsidRPr="00835E7B">
        <w:tab/>
        <w:t>When the rule operation is "Create new QoS rule", the DQR bit is set to "the QoS rule is the default QoS rule", the PDU session type of the PDU session is "Unstructured", and the packet filter list in the QoS rule is not empty.</w:t>
      </w:r>
    </w:p>
    <w:p w14:paraId="768B2CA4" w14:textId="77777777" w:rsidR="00045664" w:rsidRPr="00835E7B" w:rsidRDefault="00045664" w:rsidP="00045664">
      <w:pPr>
        <w:pStyle w:val="B2"/>
      </w:pPr>
      <w:r w:rsidRPr="00835E7B">
        <w:t>3)</w:t>
      </w:r>
      <w:r w:rsidRPr="00835E7B">
        <w:tab/>
        <w:t>When there are other types of syntactical errors in the coding of the QoS rules IE, such as a mismatch between the number of packet filters subfield, and the number of packet filters in the packet filter list.</w:t>
      </w:r>
    </w:p>
    <w:p w14:paraId="543C8956" w14:textId="77777777" w:rsidR="00045664" w:rsidRPr="00835E7B" w:rsidRDefault="00045664" w:rsidP="00045664">
      <w:pPr>
        <w:pStyle w:val="B2"/>
      </w:pPr>
      <w:r w:rsidRPr="00835E7B">
        <w:t>4)</w:t>
      </w:r>
      <w:r w:rsidRPr="00835E7B">
        <w:tab/>
        <w:t>When, the</w:t>
      </w:r>
    </w:p>
    <w:p w14:paraId="316D8887" w14:textId="77777777" w:rsidR="00045664" w:rsidRDefault="00045664" w:rsidP="00045664">
      <w:pPr>
        <w:pStyle w:val="B3"/>
      </w:pPr>
      <w:r w:rsidRPr="00835E7B">
        <w:t>A)</w:t>
      </w:r>
      <w:r w:rsidRPr="00835E7B">
        <w:tab/>
        <w:t xml:space="preserve">rule operation is "Create new QoS rule", the UE determines that there is a resulting QoS rule for a </w:t>
      </w:r>
      <w:r w:rsidRPr="00835E7B">
        <w:rPr>
          <w:noProof/>
          <w:lang w:val="en-US"/>
        </w:rPr>
        <w:t>GBR QoS flow (as described in 3GPP TS 23.501 [8] table</w:t>
      </w:r>
      <w:r w:rsidRPr="00835E7B">
        <w:t> 5.7.4-1), and there is no QoS flow description with a QFI corresponding to the QFI of the resulting QoS rule.</w:t>
      </w:r>
    </w:p>
    <w:p w14:paraId="521B662E" w14:textId="77777777" w:rsidR="00045664" w:rsidRDefault="00045664" w:rsidP="0004566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02BC2F7" w14:textId="77777777" w:rsidR="00045664" w:rsidRDefault="00045664" w:rsidP="0004566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9E31F73" w14:textId="77777777" w:rsidR="00045664" w:rsidRPr="00CC0C94" w:rsidRDefault="00045664" w:rsidP="0004566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93A4E95" w14:textId="77777777" w:rsidR="00045664" w:rsidRPr="00CC0C94" w:rsidRDefault="00045664" w:rsidP="0004566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E556CA" w14:textId="77777777" w:rsidR="00045664" w:rsidRPr="00CC0C94" w:rsidRDefault="00045664" w:rsidP="0004566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53F40C0" w14:textId="75791270" w:rsidR="00045664" w:rsidRPr="00BC0603" w:rsidRDefault="00045664" w:rsidP="00045664">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ins w:id="14" w:author="Qiangli (Cristina)" w:date="2020-12-22T15:46:00Z">
        <w:r w:rsidR="002B0311">
          <w:t xml:space="preserve"> and the UE is not in NB-N1 mode</w:t>
        </w:r>
      </w:ins>
      <w:r w:rsidRPr="00BC0603">
        <w:t>.</w:t>
      </w:r>
    </w:p>
    <w:p w14:paraId="06A3D687" w14:textId="77777777" w:rsidR="00045664" w:rsidRDefault="00045664" w:rsidP="00045664">
      <w:pPr>
        <w:pStyle w:val="B1"/>
      </w:pPr>
      <w:r w:rsidRPr="00CC0C94">
        <w:t>c)</w:t>
      </w:r>
      <w:r w:rsidRPr="00CC0C94">
        <w:tab/>
        <w:t xml:space="preserve">Semantic errors in </w:t>
      </w:r>
      <w:r w:rsidRPr="004B6717">
        <w:t>packet</w:t>
      </w:r>
      <w:r w:rsidRPr="00CC0C94">
        <w:t xml:space="preserve"> filter</w:t>
      </w:r>
      <w:r>
        <w:t>s</w:t>
      </w:r>
      <w:r w:rsidRPr="00CC0C94">
        <w:t>:</w:t>
      </w:r>
    </w:p>
    <w:p w14:paraId="5669A52D" w14:textId="77777777" w:rsidR="00045664" w:rsidRPr="00CC0C94" w:rsidRDefault="00045664" w:rsidP="0004566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F288AA" w14:textId="77777777" w:rsidR="00045664" w:rsidRDefault="00045664" w:rsidP="0004566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C71A904" w14:textId="77777777" w:rsidR="00045664" w:rsidRPr="00CC0C94" w:rsidRDefault="00045664" w:rsidP="00045664">
      <w:pPr>
        <w:pStyle w:val="B1"/>
      </w:pPr>
      <w:r w:rsidRPr="00CC0C94">
        <w:t>d)</w:t>
      </w:r>
      <w:r w:rsidRPr="00CC0C94">
        <w:tab/>
        <w:t>Syntactical errors in packet filters:</w:t>
      </w:r>
    </w:p>
    <w:p w14:paraId="3F6DCE54" w14:textId="77777777" w:rsidR="00045664" w:rsidRPr="00CC0C94" w:rsidRDefault="00045664" w:rsidP="0004566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291381E" w14:textId="77777777" w:rsidR="00045664" w:rsidRDefault="00045664" w:rsidP="00045664">
      <w:pPr>
        <w:pStyle w:val="B2"/>
      </w:pPr>
      <w:r>
        <w:t>2</w:t>
      </w:r>
      <w:r w:rsidRPr="00CC0C94">
        <w:t>)</w:t>
      </w:r>
      <w:r w:rsidRPr="00CC0C94">
        <w:tab/>
        <w:t>When there are other types of syntactical errors in the coding of packet filters, such as the use of a reserved value for a packet filter component identifier.</w:t>
      </w:r>
    </w:p>
    <w:p w14:paraId="4822BB4D" w14:textId="77777777" w:rsidR="00045664" w:rsidRDefault="00045664" w:rsidP="00045664">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7786218" w14:textId="77777777" w:rsidR="00045664" w:rsidRPr="00F95AEC" w:rsidRDefault="00045664" w:rsidP="00045664">
      <w:r w:rsidRPr="00F95AEC">
        <w:t>If the Always-on PDU session indication IE is included in the PDU SESSION ESTABLISHMENT ACCEPT message and:</w:t>
      </w:r>
    </w:p>
    <w:p w14:paraId="60582CDA" w14:textId="77777777" w:rsidR="00045664" w:rsidRPr="00F95AEC" w:rsidRDefault="00045664" w:rsidP="0004566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1BD8408" w14:textId="77777777" w:rsidR="00045664" w:rsidRPr="00F95AEC" w:rsidRDefault="00045664" w:rsidP="0004566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7F02C5" w14:textId="77777777" w:rsidR="00045664" w:rsidRPr="00F95AEC" w:rsidRDefault="00045664" w:rsidP="00045664">
      <w:r w:rsidRPr="00F95AEC">
        <w:t>The UE shall not consider the established PDU session as an always-on PDU session if the UE does not receive the Always-on PDU session indication IE in the PDU SESSION ESTABLISHMENT ACCEPT message.</w:t>
      </w:r>
    </w:p>
    <w:p w14:paraId="799A0D90" w14:textId="77777777" w:rsidR="00045664" w:rsidRDefault="00045664" w:rsidP="0004566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60750E3" w14:textId="77777777" w:rsidR="00045664" w:rsidRDefault="00045664" w:rsidP="00045664">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1B6ECCF" w14:textId="77777777" w:rsidR="00045664" w:rsidRDefault="00045664" w:rsidP="00045664">
      <w:pPr>
        <w:pStyle w:val="B1"/>
      </w:pPr>
      <w:r>
        <w:t>a)</w:t>
      </w:r>
      <w:r>
        <w:tab/>
        <w:t>Semantic error in the mapped EPS bearer operation:</w:t>
      </w:r>
    </w:p>
    <w:p w14:paraId="61A77A98" w14:textId="77777777" w:rsidR="00045664" w:rsidRDefault="00045664" w:rsidP="0004566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116F84D" w14:textId="77777777" w:rsidR="00045664" w:rsidRDefault="00045664" w:rsidP="0004566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40A613" w14:textId="77777777" w:rsidR="00045664" w:rsidRDefault="00045664" w:rsidP="0004566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02FE35E" w14:textId="77777777" w:rsidR="00045664" w:rsidRPr="00CC0C94" w:rsidRDefault="00045664" w:rsidP="0004566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8327D65" w14:textId="77777777" w:rsidR="00045664" w:rsidRPr="00CC0C94" w:rsidRDefault="00045664" w:rsidP="0004566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40142EA" w14:textId="77777777" w:rsidR="00045664" w:rsidRDefault="00045664" w:rsidP="00045664">
      <w:pPr>
        <w:pStyle w:val="B1"/>
      </w:pPr>
      <w:r>
        <w:t>b)</w:t>
      </w:r>
      <w:r>
        <w:tab/>
        <w:t>if the mapped EPS bearer context includes a traffic flow template, the UE shall check the traffic flow template for different types of TFT IE errors as follows:</w:t>
      </w:r>
    </w:p>
    <w:p w14:paraId="2F70DFD4" w14:textId="77777777" w:rsidR="00045664" w:rsidRPr="00CC0C94" w:rsidRDefault="00045664" w:rsidP="00045664">
      <w:pPr>
        <w:pStyle w:val="B2"/>
      </w:pPr>
      <w:r>
        <w:t>1</w:t>
      </w:r>
      <w:r w:rsidRPr="00CC0C94">
        <w:t>)</w:t>
      </w:r>
      <w:r w:rsidRPr="00CC0C94">
        <w:tab/>
        <w:t>Semantic errors in TFT operations:</w:t>
      </w:r>
    </w:p>
    <w:p w14:paraId="1847932C" w14:textId="77777777" w:rsidR="00045664" w:rsidRPr="00CC0C94" w:rsidRDefault="00045664" w:rsidP="00045664">
      <w:pPr>
        <w:pStyle w:val="B3"/>
      </w:pPr>
      <w:r>
        <w:t>i</w:t>
      </w:r>
      <w:r w:rsidRPr="00CC0C94">
        <w:t>)</w:t>
      </w:r>
      <w:r w:rsidRPr="00CC0C94">
        <w:tab/>
        <w:t xml:space="preserve">When the </w:t>
      </w:r>
      <w:r w:rsidRPr="00920167">
        <w:t>TFT operation</w:t>
      </w:r>
      <w:r w:rsidRPr="00CC0C94">
        <w:t xml:space="preserve"> is an operation other than "Create a new TFT"</w:t>
      </w:r>
    </w:p>
    <w:p w14:paraId="0CE5B995" w14:textId="77777777" w:rsidR="00045664" w:rsidRPr="00CC0C94" w:rsidRDefault="00045664" w:rsidP="0004566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40D3E40" w14:textId="77777777" w:rsidR="00045664" w:rsidRPr="0086317A" w:rsidRDefault="00045664" w:rsidP="00045664">
      <w:pPr>
        <w:pStyle w:val="B2"/>
      </w:pPr>
      <w:r>
        <w:t>2</w:t>
      </w:r>
      <w:r w:rsidRPr="00CC0C94">
        <w:t>)</w:t>
      </w:r>
      <w:r w:rsidRPr="00CC0C94">
        <w:tab/>
        <w:t>Syntactical errors in TFT operations:</w:t>
      </w:r>
    </w:p>
    <w:p w14:paraId="6B1A1522" w14:textId="77777777" w:rsidR="00045664" w:rsidRPr="00CC0C94" w:rsidRDefault="00045664" w:rsidP="0004566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2A9AB2A" w14:textId="77777777" w:rsidR="00045664" w:rsidRPr="00CC0C94" w:rsidRDefault="00045664" w:rsidP="0004566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218672A" w14:textId="77777777" w:rsidR="00045664" w:rsidRPr="00CC0C94" w:rsidRDefault="00045664" w:rsidP="00045664">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D3A883B" w14:textId="77777777" w:rsidR="00045664" w:rsidRPr="00CC0C94" w:rsidRDefault="00045664" w:rsidP="00045664">
      <w:pPr>
        <w:pStyle w:val="B2"/>
      </w:pPr>
      <w:r>
        <w:t>3</w:t>
      </w:r>
      <w:r w:rsidRPr="00CC0C94">
        <w:t>)</w:t>
      </w:r>
      <w:r w:rsidRPr="00CC0C94">
        <w:tab/>
        <w:t>Semantic errors in packet filters:</w:t>
      </w:r>
    </w:p>
    <w:p w14:paraId="69890E55" w14:textId="77777777" w:rsidR="00045664" w:rsidRPr="00CC0C94" w:rsidRDefault="00045664" w:rsidP="0004566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9F7B6FC" w14:textId="77777777" w:rsidR="00045664" w:rsidRPr="00CC0C94" w:rsidRDefault="00045664" w:rsidP="00045664">
      <w:pPr>
        <w:pStyle w:val="B3"/>
      </w:pPr>
      <w:r>
        <w:t>ii</w:t>
      </w:r>
      <w:r w:rsidRPr="00CC0C94">
        <w:t>)</w:t>
      </w:r>
      <w:r w:rsidRPr="00CC0C94">
        <w:tab/>
        <w:t>When the resulting TFT does not contain any packet filter which applicable for the uplink direction.</w:t>
      </w:r>
    </w:p>
    <w:p w14:paraId="3F33AECC" w14:textId="77777777" w:rsidR="00045664" w:rsidRPr="00CC0C94" w:rsidRDefault="00045664" w:rsidP="0004566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CC5AC5D" w14:textId="77777777" w:rsidR="00045664" w:rsidRPr="00CC0C94" w:rsidRDefault="00045664" w:rsidP="00045664">
      <w:pPr>
        <w:pStyle w:val="B2"/>
      </w:pPr>
      <w:r>
        <w:t>4</w:t>
      </w:r>
      <w:r w:rsidRPr="00CC0C94">
        <w:t>)</w:t>
      </w:r>
      <w:r w:rsidRPr="00CC0C94">
        <w:tab/>
        <w:t>Syntactical errors in packet filters:</w:t>
      </w:r>
    </w:p>
    <w:p w14:paraId="067246FA" w14:textId="77777777" w:rsidR="00045664" w:rsidRPr="00CC0C94" w:rsidRDefault="00045664" w:rsidP="0004566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9199A77" w14:textId="77777777" w:rsidR="00045664" w:rsidRPr="00CC0C94" w:rsidRDefault="00045664" w:rsidP="0004566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47C989" w14:textId="77777777" w:rsidR="00045664" w:rsidRPr="00CC0C94" w:rsidRDefault="00045664" w:rsidP="00045664">
      <w:pPr>
        <w:pStyle w:val="B3"/>
      </w:pPr>
      <w:r>
        <w:t>iii</w:t>
      </w:r>
      <w:r w:rsidRPr="00CC0C94">
        <w:t>)</w:t>
      </w:r>
      <w:r w:rsidRPr="00CC0C94">
        <w:tab/>
        <w:t>When there are other types of syntactical errors in the coding of packet filters, such as the use of a reserved value for a packet filter component identifier.</w:t>
      </w:r>
    </w:p>
    <w:p w14:paraId="5B0B3B60" w14:textId="77777777" w:rsidR="00045664" w:rsidRPr="00CC0C94" w:rsidRDefault="00045664" w:rsidP="0004566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8F1AAF7" w14:textId="77777777" w:rsidR="00045664" w:rsidRPr="00CC0C94" w:rsidRDefault="00045664" w:rsidP="0004566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389E72" w14:textId="77777777" w:rsidR="00045664" w:rsidRPr="00CC0C94" w:rsidRDefault="00045664" w:rsidP="0004566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2357A6" w14:textId="77777777" w:rsidR="00045664" w:rsidRDefault="00045664" w:rsidP="0004566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BE66C25" w14:textId="77777777" w:rsidR="00045664" w:rsidRDefault="00045664" w:rsidP="00045664">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1CFB690" w14:textId="77777777" w:rsidR="00045664" w:rsidRDefault="00045664" w:rsidP="0004566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89B741A" w14:textId="77777777" w:rsidR="00045664" w:rsidRDefault="00045664" w:rsidP="00045664">
      <w:r>
        <w:t>If the UE requests the PDU session type "IPv4v6" and:</w:t>
      </w:r>
    </w:p>
    <w:p w14:paraId="4EC1CF5A" w14:textId="77777777" w:rsidR="00045664" w:rsidRDefault="00045664" w:rsidP="0004566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C3C9B97" w14:textId="77777777" w:rsidR="00045664" w:rsidRDefault="00045664" w:rsidP="0004566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C29DF46" w14:textId="77777777" w:rsidR="00045664" w:rsidRDefault="00045664" w:rsidP="0004566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D675E2B" w14:textId="77777777" w:rsidR="00045664" w:rsidRDefault="00045664" w:rsidP="00045664">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1945403" w14:textId="77777777" w:rsidR="00045664" w:rsidRDefault="00045664" w:rsidP="00045664">
      <w:pPr>
        <w:pStyle w:val="B1"/>
      </w:pPr>
      <w:r>
        <w:t>-</w:t>
      </w:r>
      <w:r>
        <w:tab/>
        <w:t>the UE is registered to a new PLMN;</w:t>
      </w:r>
    </w:p>
    <w:p w14:paraId="6267E05D" w14:textId="77777777" w:rsidR="00045664" w:rsidRDefault="00045664" w:rsidP="00045664">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6173191" w14:textId="77777777" w:rsidR="00045664" w:rsidRDefault="00045664" w:rsidP="00045664">
      <w:pPr>
        <w:pStyle w:val="B1"/>
      </w:pPr>
      <w:r>
        <w:t>-</w:t>
      </w:r>
      <w:r>
        <w:tab/>
        <w:t>the UE is switched off; or</w:t>
      </w:r>
    </w:p>
    <w:p w14:paraId="02D56318" w14:textId="77777777" w:rsidR="00045664" w:rsidRDefault="00045664" w:rsidP="00045664">
      <w:pPr>
        <w:pStyle w:val="B1"/>
      </w:pPr>
      <w:r>
        <w:t>-</w:t>
      </w:r>
      <w:r>
        <w:tab/>
        <w:t>the USIM is removed or the entry in the "list of subscriber data" for the current SNPN is updated.</w:t>
      </w:r>
    </w:p>
    <w:p w14:paraId="4F4733E9" w14:textId="77777777" w:rsidR="00045664" w:rsidRDefault="00045664" w:rsidP="0004566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99F4138" w14:textId="77777777" w:rsidR="00045664" w:rsidRDefault="00045664" w:rsidP="00045664">
      <w:pPr>
        <w:pStyle w:val="B1"/>
      </w:pPr>
      <w:r>
        <w:t>-</w:t>
      </w:r>
      <w:r>
        <w:tab/>
        <w:t>the UE is registered to a new PLMN;</w:t>
      </w:r>
    </w:p>
    <w:p w14:paraId="6D95EE70" w14:textId="77777777" w:rsidR="00045664" w:rsidRDefault="00045664" w:rsidP="00045664">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BE92A83" w14:textId="77777777" w:rsidR="00045664" w:rsidRDefault="00045664" w:rsidP="00045664">
      <w:pPr>
        <w:pStyle w:val="B1"/>
      </w:pPr>
      <w:r>
        <w:t>-</w:t>
      </w:r>
      <w:r>
        <w:tab/>
        <w:t>the UE is switched off; or</w:t>
      </w:r>
    </w:p>
    <w:p w14:paraId="2B10A5C1" w14:textId="77777777" w:rsidR="00045664" w:rsidRDefault="00045664" w:rsidP="00045664">
      <w:pPr>
        <w:pStyle w:val="B1"/>
      </w:pPr>
      <w:r>
        <w:t>-</w:t>
      </w:r>
      <w:r>
        <w:tab/>
        <w:t>the USIM is removed</w:t>
      </w:r>
      <w:r w:rsidRPr="000E0F2B">
        <w:t xml:space="preserve"> </w:t>
      </w:r>
      <w:r>
        <w:t>or the entry in the "list of subscriber data" for the current SNPN is updated.</w:t>
      </w:r>
    </w:p>
    <w:p w14:paraId="38B39F80" w14:textId="77777777" w:rsidR="00045664" w:rsidRDefault="00045664" w:rsidP="0004566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FAC8CA" w14:textId="77777777" w:rsidR="00045664" w:rsidRDefault="00045664" w:rsidP="0004566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F5DEAC" w14:textId="77777777" w:rsidR="00045664" w:rsidRDefault="00045664" w:rsidP="0004566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B6C5EE7" w14:textId="77777777" w:rsidR="00045664" w:rsidRDefault="00045664" w:rsidP="00045664">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5781857B" w14:textId="77777777" w:rsidR="00045664" w:rsidRDefault="00045664" w:rsidP="00045664">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1EEA970D" w14:textId="77777777" w:rsidR="00045664" w:rsidRDefault="00045664" w:rsidP="00045664">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28B19F9F" w14:textId="77777777" w:rsidR="00045664" w:rsidRDefault="00045664" w:rsidP="00045664">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1455EB1" w14:textId="77777777" w:rsidR="00045664" w:rsidRDefault="00045664" w:rsidP="0004566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D4E9487" w14:textId="77777777" w:rsidR="00045664" w:rsidRDefault="00045664" w:rsidP="0004566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AA4CBEB" w14:textId="77777777" w:rsidR="00045664" w:rsidRDefault="00045664" w:rsidP="0004566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F2FDE25" w14:textId="77777777" w:rsidR="00045664" w:rsidRDefault="00045664" w:rsidP="0004566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A6A213B" w14:textId="77777777" w:rsidR="00045664" w:rsidRDefault="00045664" w:rsidP="0004566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489D4EF" w14:textId="77777777" w:rsidR="00045664" w:rsidRDefault="00045664" w:rsidP="0004566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46BAC272" w14:textId="77777777" w:rsidR="00045664" w:rsidRDefault="00045664" w:rsidP="00045664">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5C25F4B" w14:textId="77777777" w:rsidR="00045664" w:rsidRDefault="00045664" w:rsidP="00045664">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CE657D" w14:textId="77777777" w:rsidR="00045664" w:rsidRPr="004B11B4" w:rsidRDefault="00045664" w:rsidP="0004566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5182A73" w14:textId="77777777" w:rsidR="00045664" w:rsidRPr="004B11B4" w:rsidRDefault="00045664" w:rsidP="00045664">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B2166E6" w14:textId="77777777" w:rsidR="00045664" w:rsidRPr="00CF661E" w:rsidRDefault="00045664" w:rsidP="00045664">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18F6C398" w14:textId="508D3599" w:rsidR="00EE3636" w:rsidRDefault="00EE3636" w:rsidP="00EE3636">
      <w:pPr>
        <w:jc w:val="center"/>
        <w:rPr>
          <w:noProof/>
          <w:highlight w:val="cyan"/>
        </w:rPr>
      </w:pPr>
      <w:r w:rsidRPr="00D62207">
        <w:rPr>
          <w:noProof/>
          <w:highlight w:val="cyan"/>
        </w:rPr>
        <w:lastRenderedPageBreak/>
        <w:t xml:space="preserve">***** </w:t>
      </w:r>
      <w:r>
        <w:rPr>
          <w:noProof/>
          <w:highlight w:val="cyan"/>
        </w:rPr>
        <w:t>end of 3</w:t>
      </w:r>
      <w:r w:rsidRPr="00EE3636">
        <w:rPr>
          <w:noProof/>
          <w:highlight w:val="cyan"/>
          <w:vertAlign w:val="superscript"/>
        </w:rPr>
        <w:t>rd</w:t>
      </w:r>
      <w:r>
        <w:rPr>
          <w:noProof/>
          <w:highlight w:val="cyan"/>
        </w:rPr>
        <w:t xml:space="preserve"> </w:t>
      </w:r>
      <w:r w:rsidRPr="00D62207">
        <w:rPr>
          <w:noProof/>
          <w:highlight w:val="cyan"/>
        </w:rPr>
        <w:t>change*****</w:t>
      </w:r>
    </w:p>
    <w:bookmarkEnd w:id="2"/>
    <w:bookmarkEnd w:id="3"/>
    <w:bookmarkEnd w:id="4"/>
    <w:bookmarkEnd w:id="5"/>
    <w:bookmarkEnd w:id="6"/>
    <w:bookmarkEnd w:id="7"/>
    <w:bookmarkEnd w:id="8"/>
    <w:bookmarkEnd w:id="9"/>
    <w:bookmarkEnd w:id="10"/>
    <w:p w14:paraId="694C2B92" w14:textId="77777777" w:rsidR="00856114" w:rsidRDefault="00856114" w:rsidP="00856114"/>
    <w:sectPr w:rsidR="0085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3428A" w14:textId="77777777" w:rsidR="0029178C" w:rsidRDefault="0029178C">
      <w:r>
        <w:separator/>
      </w:r>
    </w:p>
  </w:endnote>
  <w:endnote w:type="continuationSeparator" w:id="0">
    <w:p w14:paraId="7F1DFC3A" w14:textId="77777777" w:rsidR="0029178C" w:rsidRDefault="0029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FA777" w14:textId="77777777" w:rsidR="0029178C" w:rsidRDefault="0029178C">
      <w:r>
        <w:separator/>
      </w:r>
    </w:p>
  </w:footnote>
  <w:footnote w:type="continuationSeparator" w:id="0">
    <w:p w14:paraId="13D9FC1B" w14:textId="77777777" w:rsidR="0029178C" w:rsidRDefault="00291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45664"/>
    <w:rsid w:val="00060938"/>
    <w:rsid w:val="00066731"/>
    <w:rsid w:val="00070B1E"/>
    <w:rsid w:val="0008116A"/>
    <w:rsid w:val="0008797A"/>
    <w:rsid w:val="00097934"/>
    <w:rsid w:val="000A1F6F"/>
    <w:rsid w:val="000A5DB6"/>
    <w:rsid w:val="000A6394"/>
    <w:rsid w:val="000B4560"/>
    <w:rsid w:val="000B63D7"/>
    <w:rsid w:val="000B7FED"/>
    <w:rsid w:val="000C038A"/>
    <w:rsid w:val="000C3066"/>
    <w:rsid w:val="000C36CB"/>
    <w:rsid w:val="000C6598"/>
    <w:rsid w:val="000C6AE2"/>
    <w:rsid w:val="000D3C25"/>
    <w:rsid w:val="000D59A4"/>
    <w:rsid w:val="000E4411"/>
    <w:rsid w:val="000F2CC9"/>
    <w:rsid w:val="001210EB"/>
    <w:rsid w:val="00131CAE"/>
    <w:rsid w:val="001330E2"/>
    <w:rsid w:val="00143DCF"/>
    <w:rsid w:val="001440CD"/>
    <w:rsid w:val="00145D43"/>
    <w:rsid w:val="00147E5A"/>
    <w:rsid w:val="00153A6D"/>
    <w:rsid w:val="00156A3B"/>
    <w:rsid w:val="00157CE9"/>
    <w:rsid w:val="00162481"/>
    <w:rsid w:val="0016798F"/>
    <w:rsid w:val="00183310"/>
    <w:rsid w:val="00183585"/>
    <w:rsid w:val="00185EEA"/>
    <w:rsid w:val="0019147D"/>
    <w:rsid w:val="00192C46"/>
    <w:rsid w:val="001A08B3"/>
    <w:rsid w:val="001A7B60"/>
    <w:rsid w:val="001B12D9"/>
    <w:rsid w:val="001B52F0"/>
    <w:rsid w:val="001B7A65"/>
    <w:rsid w:val="001D0D16"/>
    <w:rsid w:val="001D1787"/>
    <w:rsid w:val="001D3777"/>
    <w:rsid w:val="001D7811"/>
    <w:rsid w:val="001E25DD"/>
    <w:rsid w:val="001E41F3"/>
    <w:rsid w:val="001E49B5"/>
    <w:rsid w:val="001E633F"/>
    <w:rsid w:val="001F3555"/>
    <w:rsid w:val="001F5059"/>
    <w:rsid w:val="002020A5"/>
    <w:rsid w:val="00226FF1"/>
    <w:rsid w:val="00227EAD"/>
    <w:rsid w:val="00230865"/>
    <w:rsid w:val="00243E51"/>
    <w:rsid w:val="00257113"/>
    <w:rsid w:val="0026004D"/>
    <w:rsid w:val="002631B8"/>
    <w:rsid w:val="002640DD"/>
    <w:rsid w:val="00273A88"/>
    <w:rsid w:val="00275D12"/>
    <w:rsid w:val="00284FEB"/>
    <w:rsid w:val="002860C4"/>
    <w:rsid w:val="0029178C"/>
    <w:rsid w:val="00297A98"/>
    <w:rsid w:val="002A1ABE"/>
    <w:rsid w:val="002A5EFF"/>
    <w:rsid w:val="002B0311"/>
    <w:rsid w:val="002B07D9"/>
    <w:rsid w:val="002B197B"/>
    <w:rsid w:val="002B5741"/>
    <w:rsid w:val="002B79CA"/>
    <w:rsid w:val="002C0532"/>
    <w:rsid w:val="002D6A1B"/>
    <w:rsid w:val="002E1AFE"/>
    <w:rsid w:val="002E4287"/>
    <w:rsid w:val="002F3B6B"/>
    <w:rsid w:val="00305409"/>
    <w:rsid w:val="00310F47"/>
    <w:rsid w:val="0031205F"/>
    <w:rsid w:val="0031535A"/>
    <w:rsid w:val="00323DA6"/>
    <w:rsid w:val="00343D64"/>
    <w:rsid w:val="003455D0"/>
    <w:rsid w:val="0034745B"/>
    <w:rsid w:val="003547BA"/>
    <w:rsid w:val="003609EF"/>
    <w:rsid w:val="0036231A"/>
    <w:rsid w:val="00363DF6"/>
    <w:rsid w:val="00367474"/>
    <w:rsid w:val="003674C0"/>
    <w:rsid w:val="00370BEB"/>
    <w:rsid w:val="00374DD4"/>
    <w:rsid w:val="003C0EEF"/>
    <w:rsid w:val="003C5234"/>
    <w:rsid w:val="003C6FFE"/>
    <w:rsid w:val="003D00A4"/>
    <w:rsid w:val="003D6A19"/>
    <w:rsid w:val="003D6CDE"/>
    <w:rsid w:val="003E1A36"/>
    <w:rsid w:val="003E6F29"/>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555A"/>
    <w:rsid w:val="0051580D"/>
    <w:rsid w:val="005352D1"/>
    <w:rsid w:val="00536EAF"/>
    <w:rsid w:val="00547111"/>
    <w:rsid w:val="005535BD"/>
    <w:rsid w:val="005562F7"/>
    <w:rsid w:val="00567D4E"/>
    <w:rsid w:val="0057007F"/>
    <w:rsid w:val="00570453"/>
    <w:rsid w:val="005740E3"/>
    <w:rsid w:val="00574D66"/>
    <w:rsid w:val="00592D74"/>
    <w:rsid w:val="00592DB9"/>
    <w:rsid w:val="005A0C57"/>
    <w:rsid w:val="005B433D"/>
    <w:rsid w:val="005D1535"/>
    <w:rsid w:val="005E2C44"/>
    <w:rsid w:val="006000D1"/>
    <w:rsid w:val="0060456B"/>
    <w:rsid w:val="00611802"/>
    <w:rsid w:val="006176CA"/>
    <w:rsid w:val="00621188"/>
    <w:rsid w:val="00625473"/>
    <w:rsid w:val="006257ED"/>
    <w:rsid w:val="00627D46"/>
    <w:rsid w:val="0063670F"/>
    <w:rsid w:val="00640327"/>
    <w:rsid w:val="006517C8"/>
    <w:rsid w:val="00653ABE"/>
    <w:rsid w:val="00653B42"/>
    <w:rsid w:val="00655A15"/>
    <w:rsid w:val="00657755"/>
    <w:rsid w:val="00662DDF"/>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27911"/>
    <w:rsid w:val="00730997"/>
    <w:rsid w:val="00732A37"/>
    <w:rsid w:val="0074012E"/>
    <w:rsid w:val="00755EEB"/>
    <w:rsid w:val="00757A1A"/>
    <w:rsid w:val="007642C6"/>
    <w:rsid w:val="0078483D"/>
    <w:rsid w:val="00785218"/>
    <w:rsid w:val="00787CE3"/>
    <w:rsid w:val="00790090"/>
    <w:rsid w:val="0079074A"/>
    <w:rsid w:val="00791E43"/>
    <w:rsid w:val="00792342"/>
    <w:rsid w:val="007977A8"/>
    <w:rsid w:val="007B512A"/>
    <w:rsid w:val="007C04C2"/>
    <w:rsid w:val="007C2097"/>
    <w:rsid w:val="007C6FBD"/>
    <w:rsid w:val="007D6A07"/>
    <w:rsid w:val="007E2953"/>
    <w:rsid w:val="007E4E17"/>
    <w:rsid w:val="007F7259"/>
    <w:rsid w:val="00801361"/>
    <w:rsid w:val="008040A8"/>
    <w:rsid w:val="00820329"/>
    <w:rsid w:val="008269D7"/>
    <w:rsid w:val="008279FA"/>
    <w:rsid w:val="008319C2"/>
    <w:rsid w:val="00835E7B"/>
    <w:rsid w:val="00836707"/>
    <w:rsid w:val="008369EE"/>
    <w:rsid w:val="00841032"/>
    <w:rsid w:val="008438B9"/>
    <w:rsid w:val="00853CF9"/>
    <w:rsid w:val="00856114"/>
    <w:rsid w:val="00861B07"/>
    <w:rsid w:val="008626E7"/>
    <w:rsid w:val="00870EE7"/>
    <w:rsid w:val="00877032"/>
    <w:rsid w:val="008822A4"/>
    <w:rsid w:val="00885612"/>
    <w:rsid w:val="008863B9"/>
    <w:rsid w:val="00886CCE"/>
    <w:rsid w:val="0089023D"/>
    <w:rsid w:val="008961F5"/>
    <w:rsid w:val="008A086D"/>
    <w:rsid w:val="008A45A6"/>
    <w:rsid w:val="008B1FE7"/>
    <w:rsid w:val="008B418E"/>
    <w:rsid w:val="008B4E14"/>
    <w:rsid w:val="008C3E82"/>
    <w:rsid w:val="008C63A5"/>
    <w:rsid w:val="008C7B79"/>
    <w:rsid w:val="008E5CEE"/>
    <w:rsid w:val="008F0F3A"/>
    <w:rsid w:val="008F53CE"/>
    <w:rsid w:val="008F6847"/>
    <w:rsid w:val="008F686C"/>
    <w:rsid w:val="009148DE"/>
    <w:rsid w:val="00920C8D"/>
    <w:rsid w:val="009315EF"/>
    <w:rsid w:val="00941BFE"/>
    <w:rsid w:val="00941E30"/>
    <w:rsid w:val="00947783"/>
    <w:rsid w:val="00947D99"/>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607BC"/>
    <w:rsid w:val="00A64241"/>
    <w:rsid w:val="00A6705A"/>
    <w:rsid w:val="00A704E4"/>
    <w:rsid w:val="00A7671C"/>
    <w:rsid w:val="00AA1BBF"/>
    <w:rsid w:val="00AA2CBC"/>
    <w:rsid w:val="00AC4268"/>
    <w:rsid w:val="00AC474A"/>
    <w:rsid w:val="00AC4B4F"/>
    <w:rsid w:val="00AC5820"/>
    <w:rsid w:val="00AD1CD8"/>
    <w:rsid w:val="00AD32F6"/>
    <w:rsid w:val="00AE3EF6"/>
    <w:rsid w:val="00B053C6"/>
    <w:rsid w:val="00B17471"/>
    <w:rsid w:val="00B239FA"/>
    <w:rsid w:val="00B258BB"/>
    <w:rsid w:val="00B258BE"/>
    <w:rsid w:val="00B4341E"/>
    <w:rsid w:val="00B52E97"/>
    <w:rsid w:val="00B57864"/>
    <w:rsid w:val="00B62288"/>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F75"/>
    <w:rsid w:val="00C51DB4"/>
    <w:rsid w:val="00C53A01"/>
    <w:rsid w:val="00C57336"/>
    <w:rsid w:val="00C578B7"/>
    <w:rsid w:val="00C618A6"/>
    <w:rsid w:val="00C6488B"/>
    <w:rsid w:val="00C66BA2"/>
    <w:rsid w:val="00C753C9"/>
    <w:rsid w:val="00C75CB0"/>
    <w:rsid w:val="00C80CC8"/>
    <w:rsid w:val="00C83BA3"/>
    <w:rsid w:val="00C95985"/>
    <w:rsid w:val="00C97658"/>
    <w:rsid w:val="00CA78B9"/>
    <w:rsid w:val="00CB0B8D"/>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3679F"/>
    <w:rsid w:val="00D50255"/>
    <w:rsid w:val="00D65716"/>
    <w:rsid w:val="00D66520"/>
    <w:rsid w:val="00D667C1"/>
    <w:rsid w:val="00D67CD6"/>
    <w:rsid w:val="00D75EEF"/>
    <w:rsid w:val="00D804B5"/>
    <w:rsid w:val="00D829FC"/>
    <w:rsid w:val="00DA3849"/>
    <w:rsid w:val="00DA5F7B"/>
    <w:rsid w:val="00DA6DD5"/>
    <w:rsid w:val="00DA7B83"/>
    <w:rsid w:val="00DC6068"/>
    <w:rsid w:val="00DC6C28"/>
    <w:rsid w:val="00DD23D8"/>
    <w:rsid w:val="00DE2668"/>
    <w:rsid w:val="00DE34CF"/>
    <w:rsid w:val="00DF6560"/>
    <w:rsid w:val="00E04F38"/>
    <w:rsid w:val="00E10C63"/>
    <w:rsid w:val="00E13F3D"/>
    <w:rsid w:val="00E206F8"/>
    <w:rsid w:val="00E26D1E"/>
    <w:rsid w:val="00E34898"/>
    <w:rsid w:val="00E4475B"/>
    <w:rsid w:val="00E659C4"/>
    <w:rsid w:val="00E67D7C"/>
    <w:rsid w:val="00E771A3"/>
    <w:rsid w:val="00E8079D"/>
    <w:rsid w:val="00E84136"/>
    <w:rsid w:val="00E90C5E"/>
    <w:rsid w:val="00E92FD0"/>
    <w:rsid w:val="00EA280B"/>
    <w:rsid w:val="00EB09B7"/>
    <w:rsid w:val="00EB4B7B"/>
    <w:rsid w:val="00EC645D"/>
    <w:rsid w:val="00EC78A3"/>
    <w:rsid w:val="00ED06FC"/>
    <w:rsid w:val="00EE002B"/>
    <w:rsid w:val="00EE3636"/>
    <w:rsid w:val="00EE7D7C"/>
    <w:rsid w:val="00F25D98"/>
    <w:rsid w:val="00F300FB"/>
    <w:rsid w:val="00F3191E"/>
    <w:rsid w:val="00F339DF"/>
    <w:rsid w:val="00F43386"/>
    <w:rsid w:val="00F52402"/>
    <w:rsid w:val="00F64853"/>
    <w:rsid w:val="00F71195"/>
    <w:rsid w:val="00F8420A"/>
    <w:rsid w:val="00F90585"/>
    <w:rsid w:val="00F90CF2"/>
    <w:rsid w:val="00F96288"/>
    <w:rsid w:val="00F9628D"/>
    <w:rsid w:val="00FA5946"/>
    <w:rsid w:val="00FA6B26"/>
    <w:rsid w:val="00FB2834"/>
    <w:rsid w:val="00FB6386"/>
    <w:rsid w:val="00FC683D"/>
    <w:rsid w:val="00FC7428"/>
    <w:rsid w:val="00FD18A0"/>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08116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220C-375D-4CFD-BA49-51CE4F25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29</Pages>
  <Words>16431</Words>
  <Characters>93660</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87</cp:revision>
  <cp:lastPrinted>1899-12-31T23:00:00Z</cp:lastPrinted>
  <dcterms:created xsi:type="dcterms:W3CDTF">2020-10-27T01:38:00Z</dcterms:created>
  <dcterms:modified xsi:type="dcterms:W3CDTF">2021-02-18T07:53:00Z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1613634803</vt:lpwstr>
  </property>
</Properties>
</file>